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6EB" w:rsidRPr="006F46EB" w:rsidRDefault="006F46EB" w:rsidP="006F46E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t xml:space="preserve">PRIJAVNI OBRAZEC – </w:t>
      </w:r>
      <w:r w:rsidRPr="006F46EB">
        <w:rPr>
          <w:rFonts w:ascii="Ebrima" w:hAnsi="Ebrima" w:cstheme="minorHAnsi"/>
          <w:b/>
        </w:rPr>
        <w:t xml:space="preserve">POMOČ PRI PROMOCIJI </w:t>
      </w:r>
      <w:r w:rsidRPr="006F46EB">
        <w:rPr>
          <w:rFonts w:ascii="Ebrima" w:hAnsi="Ebrima" w:cs="Arial"/>
          <w:b/>
        </w:rPr>
        <w:t>V LETU 2026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t xml:space="preserve">Prijavitelj  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  <w:r w:rsidRPr="006F46EB">
        <w:rPr>
          <w:rFonts w:ascii="Ebrima" w:hAnsi="Ebrima" w:cs="Arial"/>
        </w:rPr>
        <w:t>_________________________________________________________________________________________</w:t>
      </w:r>
      <w:r w:rsidRPr="006F46EB">
        <w:rPr>
          <w:rFonts w:ascii="Ebrima" w:hAnsi="Ebrima" w:cs="Arial"/>
        </w:rPr>
        <w:tab/>
      </w:r>
      <w:r w:rsidRPr="006F46EB">
        <w:rPr>
          <w:rFonts w:ascii="Ebrima" w:hAnsi="Ebrima" w:cs="Arial"/>
        </w:rPr>
        <w:tab/>
      </w:r>
      <w:r w:rsidRPr="006F46EB">
        <w:rPr>
          <w:rFonts w:ascii="Ebrima" w:hAnsi="Ebrima" w:cs="Arial"/>
        </w:rPr>
        <w:tab/>
      </w:r>
      <w:r w:rsidRPr="006F46EB">
        <w:rPr>
          <w:rFonts w:ascii="Ebrima" w:hAnsi="Ebrima" w:cs="Arial"/>
        </w:rPr>
        <w:tab/>
      </w:r>
      <w:r w:rsidRPr="006F46EB">
        <w:rPr>
          <w:rFonts w:ascii="Ebrima" w:hAnsi="Ebrima" w:cs="Arial"/>
        </w:rPr>
        <w:tab/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  <w:b/>
        </w:rPr>
      </w:pPr>
      <w:r w:rsidRPr="006F46EB">
        <w:rPr>
          <w:rFonts w:ascii="Ebrima" w:hAnsi="Ebrima" w:cs="Arial"/>
        </w:rPr>
        <w:t>se prijavljam na</w:t>
      </w:r>
      <w:r w:rsidRPr="006F46EB">
        <w:rPr>
          <w:rFonts w:ascii="Ebrima" w:hAnsi="Ebrima" w:cs="Arial"/>
          <w:b/>
        </w:rPr>
        <w:t xml:space="preserve"> Javni razpis za dodelitev sredstev za pospeševanje razvoja</w:t>
      </w:r>
      <w:r>
        <w:rPr>
          <w:rFonts w:ascii="Ebrima" w:hAnsi="Ebrima" w:cs="Arial"/>
          <w:b/>
        </w:rPr>
        <w:t xml:space="preserve"> malega gospodarstva v letu 2026</w:t>
      </w:r>
      <w:r w:rsidRPr="006F46EB">
        <w:rPr>
          <w:rFonts w:ascii="Ebrima" w:hAnsi="Ebrima" w:cs="Arial"/>
          <w:b/>
        </w:rPr>
        <w:t xml:space="preserve"> - ukrep pomoč pri promociji.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  <w:b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6F46EB" w:rsidRPr="006F46EB" w:rsidTr="006F46EB">
        <w:tc>
          <w:tcPr>
            <w:tcW w:w="3070" w:type="dxa"/>
            <w:hideMark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IME IN PRIIMEK ODGOVORNE OSEBE/ZAKONITEGA ZASTOPNIKA (TISKANO)</w:t>
            </w: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Podpis:</w:t>
            </w:r>
          </w:p>
        </w:tc>
      </w:tr>
    </w:tbl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rPr>
          <w:rFonts w:ascii="Ebrima" w:hAnsi="Ebrima" w:cstheme="minorHAnsi"/>
          <w:b/>
          <w:u w:val="single"/>
        </w:rPr>
      </w:pPr>
      <w:r w:rsidRPr="006F46EB">
        <w:rPr>
          <w:rFonts w:ascii="Ebrima" w:hAnsi="Ebrima" w:cstheme="minorHAnsi"/>
          <w:b/>
          <w:u w:val="single"/>
        </w:rPr>
        <w:t>Priloge:</w:t>
      </w:r>
    </w:p>
    <w:p w:rsidR="006F46EB" w:rsidRPr="00F4219D" w:rsidRDefault="006F46EB" w:rsidP="006F46EB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2"/>
          <w:szCs w:val="22"/>
        </w:rPr>
      </w:pPr>
      <w:r w:rsidRPr="00F4219D">
        <w:rPr>
          <w:rFonts w:cstheme="minorHAnsi"/>
          <w:sz w:val="22"/>
          <w:szCs w:val="22"/>
        </w:rPr>
        <w:t>dokazilo o plačani upravni taksi (upravno takso v višini 4,5 € se poravna osebno v vložišču občine ob oddaji vloge ali nakaže na podračun občine, št. 01100-4430309163, obvezen sklic: model 11, 75426-7111002),</w:t>
      </w:r>
    </w:p>
    <w:p w:rsidR="006F46EB" w:rsidRPr="00F4219D" w:rsidRDefault="006F46EB" w:rsidP="006F46EB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2"/>
          <w:szCs w:val="22"/>
        </w:rPr>
      </w:pPr>
      <w:r w:rsidRPr="00F4219D">
        <w:rPr>
          <w:rFonts w:cstheme="minorHAnsi"/>
          <w:sz w:val="22"/>
          <w:szCs w:val="22"/>
        </w:rPr>
        <w:t>potrdilo o plačanih davkih in prispevkih do dne oddaje vloge, ki ne sme biti starejše od 30 dni ali pooblastilo za pridobitev le tega,</w:t>
      </w:r>
    </w:p>
    <w:p w:rsidR="006F46EB" w:rsidRPr="00F4219D" w:rsidRDefault="006F46EB" w:rsidP="006F46EB">
      <w:pPr>
        <w:pStyle w:val="Odstavekseznama"/>
        <w:numPr>
          <w:ilvl w:val="0"/>
          <w:numId w:val="20"/>
        </w:numPr>
        <w:spacing w:before="0" w:line="276" w:lineRule="auto"/>
        <w:rPr>
          <w:rFonts w:cstheme="minorHAnsi"/>
          <w:sz w:val="22"/>
          <w:szCs w:val="22"/>
        </w:rPr>
      </w:pPr>
      <w:r w:rsidRPr="00F4219D">
        <w:rPr>
          <w:rFonts w:cstheme="minorHAnsi"/>
          <w:sz w:val="22"/>
          <w:szCs w:val="22"/>
        </w:rPr>
        <w:t xml:space="preserve">kopije </w:t>
      </w:r>
      <w:r w:rsidRPr="00B1452F">
        <w:rPr>
          <w:rFonts w:cstheme="minorHAnsi"/>
          <w:sz w:val="22"/>
          <w:szCs w:val="22"/>
        </w:rPr>
        <w:t xml:space="preserve">do največ 15 računov za </w:t>
      </w:r>
      <w:proofErr w:type="spellStart"/>
      <w:r w:rsidRPr="00B1452F">
        <w:rPr>
          <w:rFonts w:cstheme="minorHAnsi"/>
          <w:sz w:val="22"/>
          <w:szCs w:val="22"/>
        </w:rPr>
        <w:t>online</w:t>
      </w:r>
      <w:proofErr w:type="spellEnd"/>
      <w:r w:rsidRPr="00B1452F">
        <w:rPr>
          <w:rFonts w:cstheme="minorHAnsi"/>
          <w:sz w:val="22"/>
          <w:szCs w:val="22"/>
        </w:rPr>
        <w:t xml:space="preserve"> in do največ 5 računov za </w:t>
      </w:r>
      <w:proofErr w:type="spellStart"/>
      <w:r w:rsidRPr="00B1452F">
        <w:rPr>
          <w:rFonts w:cstheme="minorHAnsi"/>
          <w:sz w:val="22"/>
          <w:szCs w:val="22"/>
        </w:rPr>
        <w:t>offline</w:t>
      </w:r>
      <w:proofErr w:type="spellEnd"/>
      <w:r w:rsidRPr="00B1452F">
        <w:rPr>
          <w:rFonts w:cstheme="minorHAnsi"/>
          <w:sz w:val="22"/>
          <w:szCs w:val="22"/>
        </w:rPr>
        <w:t xml:space="preserve"> promocijo </w:t>
      </w:r>
      <w:r>
        <w:rPr>
          <w:rFonts w:cstheme="minorHAnsi"/>
          <w:sz w:val="22"/>
          <w:szCs w:val="22"/>
        </w:rPr>
        <w:t xml:space="preserve"> </w:t>
      </w:r>
      <w:r w:rsidRPr="00F4219D">
        <w:rPr>
          <w:rFonts w:cstheme="minorHAnsi"/>
          <w:sz w:val="22"/>
          <w:szCs w:val="22"/>
        </w:rPr>
        <w:t>– pregledno urejenih</w:t>
      </w:r>
      <w:r>
        <w:rPr>
          <w:rFonts w:cstheme="minorHAnsi"/>
          <w:sz w:val="22"/>
          <w:szCs w:val="22"/>
        </w:rPr>
        <w:t xml:space="preserve"> in oštevilčenih, tako da</w:t>
      </w:r>
      <w:r w:rsidRPr="00F4219D">
        <w:rPr>
          <w:rFonts w:cstheme="minorHAnsi"/>
          <w:sz w:val="22"/>
          <w:szCs w:val="22"/>
        </w:rPr>
        <w:t xml:space="preserve"> sovpadajo z navedbami na stroškovniku, ki je del obrazca vloge. 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  <w:i/>
        </w:rPr>
      </w:pPr>
    </w:p>
    <w:p w:rsidR="006F46EB" w:rsidRPr="006F46EB" w:rsidRDefault="006F46EB" w:rsidP="006F46E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clear" w:color="auto" w:fill="CCCCFF"/>
        <w:ind w:firstLine="708"/>
        <w:jc w:val="center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t>PODATKI O PRIJAVITELJU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tbl>
      <w:tblPr>
        <w:tblW w:w="502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7"/>
        <w:gridCol w:w="4221"/>
        <w:gridCol w:w="4456"/>
      </w:tblGrid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1.</w:t>
            </w:r>
          </w:p>
        </w:tc>
        <w:tc>
          <w:tcPr>
            <w:tcW w:w="2249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Naziv podjetja/samostojnega podjetnika</w:t>
            </w:r>
          </w:p>
        </w:tc>
        <w:tc>
          <w:tcPr>
            <w:tcW w:w="2374" w:type="pct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2.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Naslov oz. sedež</w:t>
            </w:r>
          </w:p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pošta, občina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3.</w:t>
            </w:r>
          </w:p>
        </w:tc>
        <w:tc>
          <w:tcPr>
            <w:tcW w:w="224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 xml:space="preserve">Naziv, naslov poslovne enote, </w:t>
            </w:r>
            <w:r w:rsidRPr="003A3C14">
              <w:rPr>
                <w:rFonts w:ascii="Ebrima" w:hAnsi="Ebrima" w:cs="Arial"/>
                <w:sz w:val="20"/>
                <w:szCs w:val="20"/>
              </w:rPr>
              <w:br/>
              <w:t>pošta, občina enote</w:t>
            </w:r>
          </w:p>
        </w:tc>
        <w:tc>
          <w:tcPr>
            <w:tcW w:w="23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4.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Datum vpisa oz. registracije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5.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bCs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Vrsta dejavnosti /</w:t>
            </w:r>
            <w:r w:rsidRPr="003A3C14">
              <w:rPr>
                <w:rFonts w:ascii="Ebrima" w:hAnsi="Ebrima" w:cs="Arial"/>
                <w:bCs/>
                <w:sz w:val="20"/>
                <w:szCs w:val="20"/>
              </w:rPr>
              <w:t xml:space="preserve"> </w:t>
            </w:r>
          </w:p>
          <w:p w:rsidR="006F46EB" w:rsidRPr="003A3C14" w:rsidRDefault="006F46EB">
            <w:pPr>
              <w:spacing w:line="240" w:lineRule="auto"/>
              <w:rPr>
                <w:rFonts w:ascii="Ebrima" w:hAnsi="Ebrima" w:cs="Arial"/>
                <w:bCs/>
                <w:sz w:val="20"/>
                <w:szCs w:val="20"/>
              </w:rPr>
            </w:pPr>
            <w:r w:rsidRPr="003A3C14">
              <w:rPr>
                <w:rFonts w:ascii="Ebrima" w:hAnsi="Ebrima" w:cs="Arial"/>
                <w:bCs/>
                <w:sz w:val="20"/>
                <w:szCs w:val="20"/>
              </w:rPr>
              <w:t>Šifra osnovne dejavnosti in naziv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6.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 xml:space="preserve">Matična številka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7.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Davčna številka oz. ID za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8.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 xml:space="preserve">Št. transakcijskega računa  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9.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Telefon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10.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E-mail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11.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http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12.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 w:rsidP="006F46EB">
            <w:pPr>
              <w:spacing w:line="240" w:lineRule="auto"/>
              <w:jc w:val="both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  <w:highlight w:val="lightGray"/>
              </w:rPr>
              <w:t>Za obdobje od 6.6.2025 do 8.6.2026 uveljavljam stroške v skupni vrednosti…….. z DDV /………… brez DDV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285"/>
          <w:jc w:val="center"/>
        </w:trPr>
        <w:tc>
          <w:tcPr>
            <w:tcW w:w="3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13.</w:t>
            </w:r>
          </w:p>
        </w:tc>
        <w:tc>
          <w:tcPr>
            <w:tcW w:w="2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  <w:hideMark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  <w:r w:rsidRPr="003A3C14">
              <w:rPr>
                <w:rFonts w:ascii="Ebrima" w:hAnsi="Ebrima" w:cs="Arial"/>
                <w:sz w:val="20"/>
                <w:szCs w:val="20"/>
              </w:rPr>
              <w:t>Odgovorna oseba/direktor/zakoniti zastopnik</w:t>
            </w:r>
          </w:p>
        </w:tc>
        <w:tc>
          <w:tcPr>
            <w:tcW w:w="23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6F46EB" w:rsidRPr="003A3C14" w:rsidRDefault="006F46EB">
            <w:pPr>
              <w:spacing w:line="240" w:lineRule="auto"/>
              <w:rPr>
                <w:rFonts w:ascii="Ebrima" w:hAnsi="Ebrima" w:cs="Arial"/>
                <w:sz w:val="20"/>
                <w:szCs w:val="20"/>
              </w:rPr>
            </w:pPr>
          </w:p>
        </w:tc>
      </w:tr>
    </w:tbl>
    <w:p w:rsidR="006F46EB" w:rsidRPr="003A3C14" w:rsidRDefault="006F46EB" w:rsidP="003A3C14">
      <w:pPr>
        <w:spacing w:line="240" w:lineRule="auto"/>
        <w:rPr>
          <w:rFonts w:ascii="Ebrima" w:hAnsi="Ebrima" w:cs="Arial"/>
          <w:sz w:val="20"/>
          <w:szCs w:val="20"/>
        </w:rPr>
      </w:pPr>
      <w:r w:rsidRPr="003A3C14">
        <w:rPr>
          <w:rFonts w:ascii="Ebrima" w:hAnsi="Ebrima" w:cs="Arial"/>
          <w:sz w:val="20"/>
          <w:szCs w:val="20"/>
        </w:rPr>
        <w:t>* Za definicijo velikosti podjetja se upošteva določba 55. člena Zakona o gospodarskih družbah.</w:t>
      </w:r>
      <w:r w:rsidR="003A3C14" w:rsidRPr="003A3C14">
        <w:rPr>
          <w:rFonts w:ascii="Ebrima" w:hAnsi="Ebrima" w:cs="Arial"/>
          <w:sz w:val="20"/>
          <w:szCs w:val="20"/>
        </w:rPr>
        <w:t xml:space="preserve"> </w:t>
      </w:r>
      <w:r w:rsidRPr="003A3C14">
        <w:rPr>
          <w:rFonts w:ascii="Ebrima" w:eastAsia="Calibri" w:hAnsi="Ebrima" w:cs="Arial"/>
          <w:sz w:val="20"/>
          <w:szCs w:val="20"/>
        </w:rPr>
        <w:t xml:space="preserve">Pri </w:t>
      </w:r>
      <w:r w:rsidRPr="003A3C14">
        <w:rPr>
          <w:rFonts w:ascii="Ebrima" w:hAnsi="Ebrima" w:cs="Arial"/>
          <w:sz w:val="20"/>
          <w:szCs w:val="20"/>
        </w:rPr>
        <w:t xml:space="preserve">drugih upravičencih se te opredelitve smiselno uporabljajo. </w:t>
      </w:r>
    </w:p>
    <w:p w:rsidR="003A3C14" w:rsidRDefault="003A3C14" w:rsidP="003A3C14">
      <w:pPr>
        <w:rPr>
          <w:rFonts w:ascii="Ebrima" w:hAnsi="Ebrima"/>
          <w:sz w:val="20"/>
          <w:szCs w:val="20"/>
        </w:rPr>
      </w:pPr>
      <w:r w:rsidRPr="00CB2F4A">
        <w:rPr>
          <w:rFonts w:ascii="Ebrima" w:hAnsi="Ebrima"/>
          <w:sz w:val="20"/>
          <w:szCs w:val="20"/>
        </w:rPr>
        <w:t>ELEKTRONSKO VROČANJE ali FIZIČNO VROČANJE:</w:t>
      </w:r>
    </w:p>
    <w:p w:rsidR="003A3C14" w:rsidRPr="00E61EC6" w:rsidRDefault="003A3C14" w:rsidP="003A3C14">
      <w:pPr>
        <w:spacing w:line="240" w:lineRule="auto"/>
        <w:rPr>
          <w:rFonts w:ascii="Ebrima" w:hAnsi="Ebrima"/>
          <w:b/>
          <w:sz w:val="20"/>
          <w:szCs w:val="20"/>
        </w:rPr>
      </w:pPr>
      <w:r w:rsidRPr="00E61EC6">
        <w:rPr>
          <w:rFonts w:ascii="Ebrima" w:hAnsi="Ebrima"/>
          <w:b/>
          <w:sz w:val="20"/>
          <w:szCs w:val="20"/>
        </w:rPr>
        <w:t>(o</w:t>
      </w:r>
      <w:r>
        <w:rPr>
          <w:rFonts w:ascii="Ebrima" w:hAnsi="Ebrima"/>
          <w:b/>
          <w:sz w:val="20"/>
          <w:szCs w:val="20"/>
        </w:rPr>
        <w:t>bvezno označiti</w:t>
      </w:r>
      <w:r w:rsidRPr="00E61EC6">
        <w:rPr>
          <w:rFonts w:ascii="Ebrima" w:hAnsi="Ebrima"/>
          <w:b/>
          <w:sz w:val="20"/>
          <w:szCs w:val="20"/>
        </w:rPr>
        <w:t xml:space="preserve"> način vročitve)</w:t>
      </w:r>
    </w:p>
    <w:p w:rsidR="003A3C14" w:rsidRPr="00CB2F4A" w:rsidRDefault="003A3C14" w:rsidP="003A3C14">
      <w:pPr>
        <w:spacing w:after="0" w:line="240" w:lineRule="auto"/>
        <w:rPr>
          <w:rFonts w:ascii="Ebrima" w:hAnsi="Ebrima"/>
          <w:sz w:val="20"/>
          <w:szCs w:val="20"/>
        </w:rPr>
      </w:pPr>
      <w:r w:rsidRPr="00CB2F4A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 w:rsidRPr="00CB2F4A">
        <w:rPr>
          <w:rFonts w:ascii="Ebrima" w:hAnsi="Ebrima"/>
          <w:sz w:val="20"/>
          <w:szCs w:val="20"/>
        </w:rPr>
        <w:t xml:space="preserve">Spodaj podpisani sporočam Občini Kamnik podatke za potrebe vodenja postopka in dovoljujem vročanje dokumentov v elektronski obliki.  </w:t>
      </w:r>
    </w:p>
    <w:p w:rsidR="003A3C14" w:rsidRPr="00CB2F4A" w:rsidRDefault="003A3C14" w:rsidP="003A3C14">
      <w:pPr>
        <w:spacing w:after="0" w:line="240" w:lineRule="auto"/>
        <w:rPr>
          <w:rFonts w:ascii="Ebrima" w:hAnsi="Ebrima"/>
          <w:sz w:val="20"/>
          <w:szCs w:val="20"/>
        </w:rPr>
      </w:pPr>
      <w:r w:rsidRPr="00CB2F4A">
        <w:rPr>
          <w:rFonts w:ascii="Segoe UI Symbol" w:hAnsi="Segoe UI Symbol" w:cs="Segoe UI Symbol"/>
          <w:sz w:val="20"/>
          <w:szCs w:val="20"/>
        </w:rPr>
        <w:t>☐</w:t>
      </w:r>
      <w:r>
        <w:rPr>
          <w:rFonts w:ascii="Ebrima" w:hAnsi="Ebrima" w:cs="Segoe UI Symbol"/>
          <w:sz w:val="20"/>
          <w:szCs w:val="20"/>
        </w:rPr>
        <w:t xml:space="preserve">   </w:t>
      </w:r>
      <w:r w:rsidRPr="00CB2F4A">
        <w:rPr>
          <w:rFonts w:ascii="Ebrima" w:hAnsi="Ebrima"/>
          <w:sz w:val="20"/>
          <w:szCs w:val="20"/>
        </w:rPr>
        <w:t xml:space="preserve">Spodaj podpisani želim vročitev v fizični obliki. </w:t>
      </w:r>
    </w:p>
    <w:p w:rsidR="003A3C14" w:rsidRDefault="003A3C14" w:rsidP="003A3C14">
      <w:pPr>
        <w:spacing w:after="60" w:line="240" w:lineRule="auto"/>
        <w:rPr>
          <w:rFonts w:ascii="Ebrima" w:hAnsi="Ebrima" w:cs="Arial"/>
        </w:rPr>
      </w:pPr>
    </w:p>
    <w:p w:rsidR="003A3C14" w:rsidRPr="00E61EC6" w:rsidRDefault="003A3C14" w:rsidP="003A3C14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Kraj in datum                                                      Žig            Podpis odg. osebe ali zakonitega </w:t>
      </w:r>
    </w:p>
    <w:p w:rsidR="003A3C14" w:rsidRPr="00E61EC6" w:rsidRDefault="003A3C14" w:rsidP="003A3C14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zastopnika</w:t>
      </w:r>
    </w:p>
    <w:p w:rsidR="006F46EB" w:rsidRPr="00576105" w:rsidRDefault="003A3C14" w:rsidP="006F46EB">
      <w:pPr>
        <w:spacing w:after="60" w:line="240" w:lineRule="auto"/>
        <w:rPr>
          <w:rFonts w:ascii="Ebrima" w:hAnsi="Ebrima" w:cs="Arial"/>
          <w:sz w:val="20"/>
          <w:szCs w:val="20"/>
        </w:rPr>
      </w:pPr>
      <w:r w:rsidRPr="00E61EC6">
        <w:rPr>
          <w:rFonts w:ascii="Ebrima" w:hAnsi="Ebrima" w:cs="Arial"/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……………………………………..                                                    …………………………………………………………..</w:t>
      </w:r>
      <w:bookmarkStart w:id="0" w:name="_GoBack"/>
      <w:bookmarkEnd w:id="0"/>
      <w:r w:rsidR="006F46EB" w:rsidRPr="006F46EB">
        <w:rPr>
          <w:rFonts w:ascii="Ebrima" w:hAnsi="Ebrima" w:cs="Arial"/>
        </w:rPr>
        <w:t xml:space="preserve">                                </w:t>
      </w:r>
    </w:p>
    <w:p w:rsidR="006F46EB" w:rsidRPr="006F46EB" w:rsidRDefault="006F46EB" w:rsidP="006F46EB">
      <w:pPr>
        <w:spacing w:after="60"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t>PREDSTAVITEV PRIJAVITELJA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  <w:i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t xml:space="preserve">1. Kratka predstavitev prijavitelja 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  <w:r w:rsidRPr="006F46EB">
        <w:rPr>
          <w:rFonts w:ascii="Ebrima" w:hAnsi="Ebrima" w:cs="Arial"/>
        </w:rPr>
        <w:t>(Predstavite dejavnost poslovnega subjekta in utemeljite upravičenost prijavljenih vsebin iz naslova promocije)</w:t>
      </w:r>
    </w:p>
    <w:p w:rsidR="006F46EB" w:rsidRPr="006F46EB" w:rsidRDefault="006F46EB" w:rsidP="006F46EB">
      <w:pPr>
        <w:pBdr>
          <w:bottom w:val="single" w:sz="12" w:space="1" w:color="auto"/>
          <w:between w:val="single" w:sz="12" w:space="1" w:color="auto"/>
        </w:pBdr>
        <w:rPr>
          <w:rFonts w:ascii="Ebrima" w:hAnsi="Ebrima" w:cs="Arial"/>
        </w:rPr>
      </w:pPr>
    </w:p>
    <w:p w:rsidR="006F46EB" w:rsidRPr="006F46EB" w:rsidRDefault="006F46EB" w:rsidP="006F46EB">
      <w:pPr>
        <w:pBdr>
          <w:bottom w:val="single" w:sz="12" w:space="1" w:color="auto"/>
          <w:between w:val="single" w:sz="12" w:space="1" w:color="auto"/>
        </w:pBdr>
        <w:rPr>
          <w:rFonts w:ascii="Ebrima" w:hAnsi="Ebrima" w:cs="Arial"/>
        </w:rPr>
      </w:pPr>
    </w:p>
    <w:p w:rsidR="006F46EB" w:rsidRPr="006F46EB" w:rsidRDefault="006F46EB" w:rsidP="006F46EB">
      <w:pPr>
        <w:rPr>
          <w:rFonts w:ascii="Ebrima" w:hAnsi="Ebrima" w:cs="Arial"/>
        </w:rPr>
      </w:pPr>
      <w:r w:rsidRPr="006F46EB">
        <w:rPr>
          <w:rFonts w:ascii="Ebrima" w:hAnsi="Ebrima" w:cs="Arial"/>
        </w:rPr>
        <w:t>__________________________________________________________________________________________</w:t>
      </w:r>
      <w:r>
        <w:rPr>
          <w:rFonts w:ascii="Ebrima" w:hAnsi="Ebrima" w:cs="Arial"/>
        </w:rPr>
        <w:t>____________</w:t>
      </w:r>
    </w:p>
    <w:p w:rsidR="006F46EB" w:rsidRPr="006F46EB" w:rsidRDefault="006F46EB" w:rsidP="006F46EB">
      <w:pPr>
        <w:rPr>
          <w:rFonts w:ascii="Ebrima" w:hAnsi="Ebrima" w:cs="Arial"/>
        </w:rPr>
      </w:pPr>
      <w:r w:rsidRPr="006F46EB">
        <w:rPr>
          <w:rFonts w:ascii="Ebrima" w:hAnsi="Ebrima" w:cs="Arial"/>
        </w:rPr>
        <w:t>___________________________________________________________________________________________</w:t>
      </w:r>
      <w:r>
        <w:rPr>
          <w:rFonts w:ascii="Ebrima" w:hAnsi="Ebrima" w:cs="Arial"/>
        </w:rPr>
        <w:t>___________</w:t>
      </w:r>
    </w:p>
    <w:p w:rsidR="006F46EB" w:rsidRPr="006F46EB" w:rsidRDefault="006F46EB" w:rsidP="006F46EB">
      <w:pPr>
        <w:rPr>
          <w:rFonts w:ascii="Ebrima" w:hAnsi="Ebrima" w:cs="Arial"/>
        </w:rPr>
      </w:pPr>
      <w:r w:rsidRPr="006F46EB">
        <w:rPr>
          <w:rFonts w:ascii="Ebrima" w:hAnsi="Ebrima" w:cs="Arial"/>
        </w:rPr>
        <w:t>___________________________________________________________________________________________</w:t>
      </w:r>
      <w:r>
        <w:rPr>
          <w:rFonts w:ascii="Ebrima" w:hAnsi="Ebrima" w:cs="Arial"/>
        </w:rPr>
        <w:t>___________</w:t>
      </w:r>
    </w:p>
    <w:p w:rsidR="006F46EB" w:rsidRPr="006F46EB" w:rsidRDefault="006F46EB" w:rsidP="006F46EB">
      <w:pPr>
        <w:rPr>
          <w:rFonts w:ascii="Ebrima" w:hAnsi="Ebrima" w:cs="Arial"/>
        </w:rPr>
      </w:pPr>
      <w:r w:rsidRPr="006F46EB">
        <w:rPr>
          <w:rFonts w:ascii="Ebrima" w:hAnsi="Ebrima" w:cs="Arial"/>
        </w:rPr>
        <w:t>___________________________________________________________________________________________</w:t>
      </w:r>
      <w:r>
        <w:rPr>
          <w:rFonts w:ascii="Ebrima" w:hAnsi="Ebrima" w:cs="Arial"/>
        </w:rPr>
        <w:t>___________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  <w:b/>
        </w:rPr>
      </w:pPr>
    </w:p>
    <w:p w:rsidR="006F46EB" w:rsidRPr="006F46EB" w:rsidRDefault="006F46EB" w:rsidP="006F46EB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6F46EB" w:rsidRPr="006F46EB" w:rsidRDefault="006F46EB" w:rsidP="006F46EB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6F46EB" w:rsidRPr="006F46EB" w:rsidRDefault="006F46EB" w:rsidP="006F46EB">
      <w:pPr>
        <w:autoSpaceDE w:val="0"/>
        <w:autoSpaceDN w:val="0"/>
        <w:adjustRightInd w:val="0"/>
        <w:spacing w:line="240" w:lineRule="auto"/>
        <w:rPr>
          <w:rFonts w:ascii="Ebrima" w:hAnsi="Ebrima" w:cs="Arial"/>
          <w:b/>
          <w:bCs/>
        </w:rPr>
      </w:pPr>
    </w:p>
    <w:p w:rsidR="006F46EB" w:rsidRPr="006F46EB" w:rsidRDefault="006F46EB" w:rsidP="006F46EB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p w:rsidR="006F46EB" w:rsidRPr="006F46EB" w:rsidRDefault="006F46EB" w:rsidP="006F46EB">
      <w:pPr>
        <w:autoSpaceDE w:val="0"/>
        <w:autoSpaceDN w:val="0"/>
        <w:adjustRightInd w:val="0"/>
        <w:spacing w:line="240" w:lineRule="auto"/>
        <w:rPr>
          <w:rFonts w:ascii="Ebrima" w:hAnsi="Ebrima" w:cs="Arial"/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6F46EB" w:rsidRPr="006F46EB" w:rsidTr="006F46EB">
        <w:tc>
          <w:tcPr>
            <w:tcW w:w="3070" w:type="dxa"/>
            <w:hideMark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  <w:hideMark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  <w:hideMark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IME IN PRIIMEK ODGOVORNE OSEBE/ZAKONITEGA ZASTOPNIKA (TISKANO)</w:t>
            </w: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Podpis:</w:t>
            </w:r>
          </w:p>
        </w:tc>
      </w:tr>
    </w:tbl>
    <w:p w:rsidR="006F46EB" w:rsidRPr="006F46EB" w:rsidRDefault="006F46EB" w:rsidP="006F46EB">
      <w:pPr>
        <w:spacing w:line="240" w:lineRule="auto"/>
        <w:rPr>
          <w:rFonts w:ascii="Ebrima" w:hAnsi="Ebrima" w:cs="Arial"/>
          <w:i/>
        </w:rPr>
      </w:pPr>
    </w:p>
    <w:p w:rsidR="006F46EB" w:rsidRDefault="006F46EB" w:rsidP="006F46EB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6F46EB" w:rsidRDefault="006F46EB" w:rsidP="006F46EB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6F46EB" w:rsidRDefault="006F46EB" w:rsidP="006F46EB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6F46EB" w:rsidRDefault="006F46EB" w:rsidP="006F46EB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6F46EB" w:rsidRDefault="006F46EB" w:rsidP="006F46EB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6F46EB" w:rsidRPr="006F46EB" w:rsidRDefault="006F46EB" w:rsidP="006F46EB">
      <w:pPr>
        <w:pStyle w:val="Odstavekseznama"/>
        <w:numPr>
          <w:ilvl w:val="0"/>
          <w:numId w:val="0"/>
        </w:numPr>
        <w:autoSpaceDE w:val="0"/>
        <w:autoSpaceDN w:val="0"/>
        <w:adjustRightInd w:val="0"/>
        <w:ind w:left="340"/>
        <w:rPr>
          <w:rFonts w:cs="Arial"/>
          <w:bCs/>
          <w:color w:val="000000"/>
          <w:sz w:val="22"/>
          <w:szCs w:val="22"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  <w:i/>
        </w:rPr>
      </w:pPr>
    </w:p>
    <w:p w:rsidR="006F46EB" w:rsidRPr="006F46EB" w:rsidRDefault="006F46EB" w:rsidP="006F46E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890"/>
          <w:tab w:val="right" w:pos="9072"/>
        </w:tabs>
        <w:spacing w:line="240" w:lineRule="auto"/>
        <w:ind w:firstLine="708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lastRenderedPageBreak/>
        <w:tab/>
        <w:t>STROŠKOVNIK</w:t>
      </w:r>
      <w:r w:rsidRPr="006F46EB">
        <w:rPr>
          <w:rFonts w:ascii="Ebrima" w:hAnsi="Ebrima" w:cs="Arial"/>
          <w:b/>
        </w:rPr>
        <w:tab/>
      </w:r>
    </w:p>
    <w:tbl>
      <w:tblPr>
        <w:tblW w:w="6516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8"/>
        <w:gridCol w:w="3404"/>
        <w:gridCol w:w="2324"/>
      </w:tblGrid>
      <w:tr w:rsidR="006F46EB" w:rsidRPr="006F46EB" w:rsidTr="006F46EB">
        <w:trPr>
          <w:trHeight w:val="244"/>
        </w:trPr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46EB" w:rsidRPr="006F46EB" w:rsidRDefault="006F46EB" w:rsidP="006F46EB">
            <w:pPr>
              <w:spacing w:line="240" w:lineRule="auto"/>
              <w:jc w:val="center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46EB"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6F46EB"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  <w:t>. št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46EB" w:rsidRPr="006F46EB" w:rsidRDefault="006F46EB" w:rsidP="006F46EB">
            <w:pPr>
              <w:spacing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  <w:t xml:space="preserve">Računi za </w:t>
            </w:r>
          </w:p>
          <w:p w:rsidR="006F46EB" w:rsidRPr="006F46EB" w:rsidRDefault="006F46EB" w:rsidP="006F46EB">
            <w:pPr>
              <w:pStyle w:val="Odstavekseznama"/>
              <w:numPr>
                <w:ilvl w:val="0"/>
                <w:numId w:val="21"/>
              </w:numPr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6F46EB">
              <w:rPr>
                <w:rFonts w:cs="Arial"/>
                <w:b/>
                <w:bCs/>
                <w:color w:val="000000"/>
                <w:sz w:val="20"/>
              </w:rPr>
              <w:t>online</w:t>
            </w:r>
            <w:proofErr w:type="spellEnd"/>
            <w:r w:rsidRPr="006F46EB">
              <w:rPr>
                <w:rFonts w:cs="Arial"/>
                <w:b/>
                <w:bCs/>
                <w:color w:val="000000"/>
                <w:sz w:val="20"/>
              </w:rPr>
              <w:t xml:space="preserve"> promocijo</w:t>
            </w:r>
          </w:p>
          <w:p w:rsidR="006F46EB" w:rsidRPr="006F46EB" w:rsidRDefault="006F46EB" w:rsidP="006F46EB">
            <w:pPr>
              <w:pStyle w:val="Odstavekseznama"/>
              <w:numPr>
                <w:ilvl w:val="0"/>
                <w:numId w:val="21"/>
              </w:numPr>
              <w:rPr>
                <w:rFonts w:cs="Arial"/>
                <w:b/>
                <w:bCs/>
                <w:color w:val="000000"/>
                <w:sz w:val="20"/>
              </w:rPr>
            </w:pPr>
            <w:proofErr w:type="spellStart"/>
            <w:r w:rsidRPr="006F46EB">
              <w:rPr>
                <w:rFonts w:cs="Arial"/>
                <w:b/>
                <w:bCs/>
                <w:color w:val="000000"/>
                <w:sz w:val="20"/>
              </w:rPr>
              <w:t>offline</w:t>
            </w:r>
            <w:proofErr w:type="spellEnd"/>
            <w:r w:rsidRPr="006F46EB">
              <w:rPr>
                <w:rFonts w:cs="Arial"/>
                <w:b/>
                <w:bCs/>
                <w:color w:val="000000"/>
                <w:sz w:val="20"/>
              </w:rPr>
              <w:t xml:space="preserve"> promocijo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F46EB" w:rsidRPr="006F46EB" w:rsidRDefault="006F46EB" w:rsidP="006F46EB">
            <w:pPr>
              <w:spacing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F46EB" w:rsidRPr="006F46EB" w:rsidTr="006F46EB">
        <w:trPr>
          <w:trHeight w:val="6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46EB" w:rsidRPr="006F46EB" w:rsidRDefault="006F46EB" w:rsidP="006F46EB">
            <w:pPr>
              <w:spacing w:line="240" w:lineRule="auto"/>
              <w:rPr>
                <w:rFonts w:ascii="Ebrima" w:hAnsi="Ebrima" w:cstheme="minorHAnsi"/>
                <w:b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theme="minorHAnsi"/>
                <w:b/>
                <w:bCs/>
                <w:color w:val="000000"/>
                <w:sz w:val="20"/>
                <w:szCs w:val="20"/>
              </w:rPr>
              <w:t>Račun, plačan od 6.6.2025 do roka za oddajo vloge</w:t>
            </w:r>
          </w:p>
        </w:tc>
      </w:tr>
      <w:tr w:rsidR="006F46EB" w:rsidRPr="006F46EB" w:rsidTr="006F46EB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</w:rPr>
              <w:t xml:space="preserve">     </w:t>
            </w: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 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……………………….. 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6F46EB" w:rsidRPr="006F46EB" w:rsidTr="006F46EB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46EB" w:rsidRPr="006F46EB" w:rsidRDefault="006F46EB" w:rsidP="006F46EB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…………………………………..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…………………………….</w:t>
            </w:r>
          </w:p>
        </w:tc>
      </w:tr>
      <w:tr w:rsidR="006F46EB" w:rsidRPr="006F46EB" w:rsidTr="006F46EB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46EB" w:rsidRPr="006F46EB" w:rsidRDefault="006F46EB" w:rsidP="006F46EB">
            <w:pPr>
              <w:spacing w:after="0" w:line="240" w:lineRule="auto"/>
              <w:jc w:val="center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6F46EB" w:rsidRPr="006F46EB" w:rsidTr="006F46EB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46EB" w:rsidRPr="006F46EB" w:rsidRDefault="006F46EB" w:rsidP="006F46EB">
            <w:pPr>
              <w:spacing w:after="0" w:line="240" w:lineRule="auto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6F46EB" w:rsidRPr="006F46EB" w:rsidTr="006F46EB">
        <w:trPr>
          <w:trHeight w:val="52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46EB" w:rsidRPr="006F46EB" w:rsidRDefault="006F46EB" w:rsidP="006F46EB">
            <w:pPr>
              <w:spacing w:after="0" w:line="240" w:lineRule="auto"/>
              <w:jc w:val="center"/>
              <w:rPr>
                <w:rFonts w:ascii="Ebrima" w:hAnsi="Ebrima" w:cs="Arial"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Št. ………………………………………….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 ……………………….. 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………………………….brez DDV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……………………………..</w:t>
            </w:r>
          </w:p>
        </w:tc>
      </w:tr>
      <w:tr w:rsidR="006F46EB" w:rsidRPr="006F46EB" w:rsidTr="006F46EB">
        <w:trPr>
          <w:trHeight w:val="852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F46EB" w:rsidRPr="006F46EB" w:rsidRDefault="006F46EB" w:rsidP="006F46EB">
            <w:pPr>
              <w:spacing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  <w:t>SKUPAJ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……………………….. 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color w:val="000000"/>
                <w:sz w:val="20"/>
                <w:szCs w:val="20"/>
              </w:rPr>
            </w:pPr>
            <w:r>
              <w:rPr>
                <w:rFonts w:ascii="Ebrima" w:hAnsi="Ebrima" w:cs="Arial"/>
                <w:color w:val="000000"/>
                <w:sz w:val="20"/>
                <w:szCs w:val="20"/>
              </w:rPr>
              <w:t xml:space="preserve">…………………….  </w:t>
            </w:r>
            <w:r w:rsidRPr="006F46EB">
              <w:rPr>
                <w:rFonts w:ascii="Ebrima" w:hAnsi="Ebrima" w:cs="Arial"/>
                <w:color w:val="000000"/>
                <w:sz w:val="20"/>
                <w:szCs w:val="20"/>
              </w:rPr>
              <w:t>brez DDV</w:t>
            </w:r>
          </w:p>
          <w:p w:rsidR="006F46EB" w:rsidRPr="006F46EB" w:rsidRDefault="006F46EB" w:rsidP="006F46EB">
            <w:pPr>
              <w:spacing w:after="0" w:line="240" w:lineRule="auto"/>
              <w:rPr>
                <w:rFonts w:ascii="Ebrima" w:hAnsi="Ebrima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6F46EB" w:rsidRPr="006F46EB" w:rsidRDefault="006F46EB" w:rsidP="006F46EB">
      <w:pPr>
        <w:spacing w:after="0" w:line="240" w:lineRule="auto"/>
        <w:rPr>
          <w:rFonts w:ascii="Ebrima" w:hAnsi="Ebrima" w:cs="Arial"/>
        </w:rPr>
      </w:pPr>
      <w:r w:rsidRPr="006F46EB">
        <w:rPr>
          <w:rFonts w:ascii="Ebrima" w:hAnsi="Ebrima" w:cs="Arial"/>
        </w:rPr>
        <w:t>*priložiti dokazila – oštevilčene kopije računov in potrdil o plačilu k navedenim računom v stroškovniku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6F46EB" w:rsidRPr="006F46EB" w:rsidTr="006F46EB">
        <w:tc>
          <w:tcPr>
            <w:tcW w:w="3070" w:type="dxa"/>
          </w:tcPr>
          <w:p w:rsid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Kraj in datum:</w:t>
            </w:r>
          </w:p>
          <w:p w:rsidR="006F46EB" w:rsidRPr="006F46EB" w:rsidRDefault="006F46EB">
            <w:pPr>
              <w:rPr>
                <w:rFonts w:ascii="Ebrima" w:hAnsi="Ebrima" w:cs="Arial"/>
              </w:rPr>
            </w:pPr>
          </w:p>
        </w:tc>
        <w:tc>
          <w:tcPr>
            <w:tcW w:w="3070" w:type="dxa"/>
            <w:hideMark/>
          </w:tcPr>
          <w:p w:rsid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IME IN PRIIMEK ODGOVORNE OSEBE/ZAKONITEGA ZASTOPNIKA (TISKANO)</w:t>
            </w:r>
          </w:p>
          <w:p w:rsidR="006F46EB" w:rsidRPr="006F46EB" w:rsidRDefault="005C009C">
            <w:pPr>
              <w:spacing w:line="240" w:lineRule="auto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Podpis</w:t>
            </w: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</w:tc>
      </w:tr>
    </w:tbl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pBdr>
          <w:top w:val="single" w:sz="6" w:space="0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spacing w:line="240" w:lineRule="auto"/>
        <w:jc w:val="center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t>IZJAVA O STRINJANJU Z RAZPISNIMI POGOJI IN O RESNIČNOSTI PODATKOV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  <w:r w:rsidRPr="006F46EB">
        <w:rPr>
          <w:rFonts w:ascii="Ebrima" w:hAnsi="Ebrima" w:cs="Arial"/>
        </w:rPr>
        <w:t>Prijavitelj:………………………………………………………………………………………………………...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  <w:r w:rsidRPr="006F46EB">
        <w:rPr>
          <w:rFonts w:ascii="Ebrima" w:hAnsi="Ebrima" w:cs="Arial"/>
        </w:rPr>
        <w:t>Odgovorna oseba/zakoniti zastopnik:………………………………………………………………………...</w:t>
      </w: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rPr>
          <w:rFonts w:ascii="Ebrima" w:hAnsi="Ebrima" w:cs="Arial"/>
        </w:rPr>
      </w:pPr>
      <w:r w:rsidRPr="006F46EB">
        <w:rPr>
          <w:rFonts w:ascii="Ebrima" w:hAnsi="Ebrima" w:cs="Arial"/>
        </w:rPr>
        <w:t>Izjavljamo, da:</w:t>
      </w:r>
    </w:p>
    <w:p w:rsidR="006F46EB" w:rsidRPr="006F46EB" w:rsidRDefault="006F46EB" w:rsidP="006F46EB">
      <w:pPr>
        <w:spacing w:line="240" w:lineRule="auto"/>
        <w:ind w:left="795"/>
        <w:rPr>
          <w:rFonts w:ascii="Ebrima" w:hAnsi="Ebrima" w:cs="Arial"/>
        </w:rPr>
      </w:pPr>
    </w:p>
    <w:p w:rsidR="006F46EB" w:rsidRPr="006F46EB" w:rsidRDefault="006F46EB" w:rsidP="006F46EB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6F46EB">
        <w:rPr>
          <w:rFonts w:cs="Arial"/>
          <w:sz w:val="22"/>
          <w:szCs w:val="22"/>
        </w:rPr>
        <w:t>soglašamo in sprejemamo vse pogoje in določila, ki so navedena in zahtevana v javnem razpisu in razpisni dokumentaciji,</w:t>
      </w:r>
    </w:p>
    <w:p w:rsidR="006F46EB" w:rsidRPr="006F46EB" w:rsidRDefault="006F46EB" w:rsidP="006F46EB">
      <w:pPr>
        <w:pStyle w:val="Odstavekseznama"/>
        <w:numPr>
          <w:ilvl w:val="0"/>
          <w:numId w:val="17"/>
        </w:numPr>
        <w:spacing w:before="0" w:after="0"/>
        <w:rPr>
          <w:rFonts w:cs="Arial"/>
          <w:sz w:val="22"/>
          <w:szCs w:val="22"/>
        </w:rPr>
      </w:pPr>
      <w:r w:rsidRPr="006F46EB">
        <w:rPr>
          <w:rFonts w:cs="Arial"/>
          <w:bCs/>
          <w:sz w:val="22"/>
          <w:szCs w:val="22"/>
        </w:rPr>
        <w:t xml:space="preserve">izpolnjujemo vse pogoje za sodelovanje, ki jih morajo imeti upravičenci za dodelitev sredstev tega javnega razpisa, 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>vse kopije dokumentov, ki so priložene vlogi, ustrezajo originalom,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>so vse navedbe, ki so podane v tej vlogi resnične in ustrezajo dejanskemu stanju,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>za isti namen še nismo bili sofinancirani iz drugih virov,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>nimamo zapadlih, neplačanih obveznosti iz naslova davkov, prispevkov in drugih obveznih dajatev,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 xml:space="preserve">se strinjamo z vsemi postopki, definiranimi v tem razpisu, načinom in vrstah zbiranja ter obdelavi informacij in podatkov, 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>za namen tega javnega razpisa dovoljujemo Občini Kamnik, da pridobi potrebne podatke iz uradnih evidenc,</w:t>
      </w:r>
    </w:p>
    <w:p w:rsidR="006F46EB" w:rsidRPr="006F46EB" w:rsidRDefault="006F46EB" w:rsidP="006F46EB">
      <w:pPr>
        <w:numPr>
          <w:ilvl w:val="0"/>
          <w:numId w:val="17"/>
        </w:numPr>
        <w:spacing w:after="0" w:line="240" w:lineRule="auto"/>
        <w:jc w:val="both"/>
        <w:rPr>
          <w:rFonts w:ascii="Ebrima" w:hAnsi="Ebrima" w:cs="Arial"/>
        </w:rPr>
      </w:pPr>
      <w:r w:rsidRPr="006F46EB">
        <w:rPr>
          <w:rFonts w:ascii="Ebrima" w:hAnsi="Ebrima" w:cs="Arial"/>
        </w:rPr>
        <w:t>se zavedamo, da je vsako navajanje neresničnih podatkov v predloženi vlogi po pravu Republike Slovenije kaznivo dejanje,</w:t>
      </w:r>
    </w:p>
    <w:p w:rsidR="006F46EB" w:rsidRPr="006F46EB" w:rsidRDefault="006F46EB" w:rsidP="006F46EB">
      <w:pPr>
        <w:spacing w:line="240" w:lineRule="auto"/>
        <w:ind w:left="360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ind w:left="360"/>
        <w:rPr>
          <w:rFonts w:ascii="Ebrima" w:hAnsi="Ebrima" w:cs="Arial"/>
        </w:rPr>
      </w:pPr>
    </w:p>
    <w:p w:rsidR="006F46EB" w:rsidRPr="006F46EB" w:rsidRDefault="006F46EB" w:rsidP="006F46EB">
      <w:pPr>
        <w:spacing w:line="240" w:lineRule="auto"/>
        <w:ind w:left="360"/>
        <w:rPr>
          <w:rFonts w:ascii="Ebrima" w:hAnsi="Ebrima" w:cs="Arial"/>
        </w:rPr>
      </w:pPr>
      <w:r w:rsidRPr="006F46EB">
        <w:rPr>
          <w:rFonts w:ascii="Ebrima" w:hAnsi="Ebrima" w:cs="Arial"/>
        </w:rPr>
        <w:t xml:space="preserve">Za navedene izjave kazensko in materialno odgovarjamo. </w:t>
      </w:r>
    </w:p>
    <w:p w:rsidR="006F46EB" w:rsidRPr="006F46EB" w:rsidRDefault="006F46EB" w:rsidP="006F46EB">
      <w:pPr>
        <w:spacing w:line="240" w:lineRule="auto"/>
        <w:ind w:left="360"/>
        <w:rPr>
          <w:rFonts w:ascii="Ebrima" w:hAnsi="Ebrima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6F46EB" w:rsidRPr="006F46EB" w:rsidTr="006F46EB">
        <w:tc>
          <w:tcPr>
            <w:tcW w:w="3070" w:type="dxa"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Kraj in datum:</w:t>
            </w:r>
          </w:p>
        </w:tc>
        <w:tc>
          <w:tcPr>
            <w:tcW w:w="3070" w:type="dxa"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Žig:</w:t>
            </w:r>
          </w:p>
        </w:tc>
        <w:tc>
          <w:tcPr>
            <w:tcW w:w="3070" w:type="dxa"/>
          </w:tcPr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IME IN PRIIMEK ODGOVORNE OSEBE/ZAKONITEGA ZASTOPNIKA (TISKANO)</w:t>
            </w:r>
          </w:p>
          <w:p w:rsidR="006F46EB" w:rsidRPr="006F46EB" w:rsidRDefault="006F46EB">
            <w:pPr>
              <w:spacing w:line="240" w:lineRule="auto"/>
              <w:rPr>
                <w:rFonts w:ascii="Ebrima" w:hAnsi="Ebrima" w:cs="Arial"/>
              </w:rPr>
            </w:pPr>
            <w:r w:rsidRPr="006F46EB">
              <w:rPr>
                <w:rFonts w:ascii="Ebrima" w:hAnsi="Ebrima" w:cs="Arial"/>
              </w:rPr>
              <w:t>Podpis:</w:t>
            </w:r>
          </w:p>
        </w:tc>
      </w:tr>
    </w:tbl>
    <w:p w:rsidR="006F46EB" w:rsidRPr="006F46EB" w:rsidRDefault="006F46EB" w:rsidP="006F46EB">
      <w:pPr>
        <w:rPr>
          <w:rFonts w:ascii="Ebrima" w:hAnsi="Ebrima" w:cs="Arial"/>
        </w:rPr>
      </w:pPr>
    </w:p>
    <w:p w:rsidR="006F46EB" w:rsidRPr="006F46EB" w:rsidRDefault="006F46EB" w:rsidP="006F46E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lastRenderedPageBreak/>
        <w:t>IZJAVA O ŽE PREJETIH »DE MINIMIS« POMOČEH IN O DRUGIH ŽE PREJETIH ALI ZAPROŠENIH POMOČEH</w:t>
      </w:r>
    </w:p>
    <w:p w:rsidR="006F46EB" w:rsidRPr="006F46EB" w:rsidRDefault="006F46EB" w:rsidP="005C009C">
      <w:pPr>
        <w:spacing w:after="0" w:line="240" w:lineRule="auto"/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>Naziv in naslov vlagatelja:_____________________________________________________</w:t>
      </w:r>
    </w:p>
    <w:p w:rsidR="006F46EB" w:rsidRPr="006F46EB" w:rsidRDefault="006F46EB" w:rsidP="005C009C">
      <w:pPr>
        <w:spacing w:after="0" w:line="240" w:lineRule="auto"/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>Ime in priimek odgovorne osebe:________________________________________________</w:t>
      </w:r>
    </w:p>
    <w:p w:rsidR="005C009C" w:rsidRDefault="005C009C" w:rsidP="006F46EB">
      <w:pPr>
        <w:rPr>
          <w:rFonts w:ascii="Ebrima" w:hAnsi="Ebrima" w:cstheme="minorHAnsi"/>
          <w:b/>
        </w:rPr>
      </w:pPr>
    </w:p>
    <w:p w:rsidR="006F46EB" w:rsidRPr="006F46EB" w:rsidRDefault="006F46EB" w:rsidP="006F46EB">
      <w:pPr>
        <w:rPr>
          <w:rFonts w:ascii="Ebrima" w:hAnsi="Ebrima" w:cstheme="minorHAnsi"/>
          <w:b/>
        </w:rPr>
      </w:pPr>
      <w:r w:rsidRPr="006F46EB">
        <w:rPr>
          <w:rFonts w:ascii="Ebrima" w:hAnsi="Ebrima" w:cstheme="minorHAnsi"/>
          <w:b/>
        </w:rPr>
        <w:t>Izjavljamo</w:t>
      </w:r>
    </w:p>
    <w:p w:rsidR="006F46EB" w:rsidRPr="006F46EB" w:rsidRDefault="006F46EB" w:rsidP="006F46EB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6F46EB">
        <w:rPr>
          <w:rFonts w:ascii="Ebrima" w:hAnsi="Ebrima" w:cstheme="minorHAnsi"/>
        </w:rPr>
        <w:t xml:space="preserve">da v obdobju zadnjih treh proračunskih let nisem/nismo prejeli več kot 300.000 € državnih pomoči po pravilu »de </w:t>
      </w:r>
      <w:proofErr w:type="spellStart"/>
      <w:r w:rsidRPr="006F46EB">
        <w:rPr>
          <w:rFonts w:ascii="Ebrima" w:hAnsi="Ebrima" w:cstheme="minorHAnsi"/>
        </w:rPr>
        <w:t>minimis</w:t>
      </w:r>
      <w:proofErr w:type="spellEnd"/>
      <w:r w:rsidRPr="006F46EB">
        <w:rPr>
          <w:rFonts w:ascii="Ebrima" w:hAnsi="Ebrima" w:cstheme="minorHAnsi"/>
        </w:rPr>
        <w:t xml:space="preserve">« skupaj s sredstvi, za katere naprošamo v tem razpisu, ne glede na obliko in namen pomoči </w:t>
      </w:r>
    </w:p>
    <w:p w:rsidR="006F46EB" w:rsidRPr="006F46EB" w:rsidRDefault="006F46EB" w:rsidP="006F46EB">
      <w:pPr>
        <w:rPr>
          <w:rFonts w:ascii="Ebrima" w:hAnsi="Ebrima" w:cstheme="minorHAnsi"/>
        </w:rPr>
      </w:pPr>
      <w:r w:rsidRPr="006F46EB">
        <w:rPr>
          <w:rFonts w:ascii="Ebrima" w:hAnsi="Ebrima" w:cstheme="minorHAnsi"/>
        </w:rPr>
        <w:t xml:space="preserve">      V primeru, da je bila v zadnjih treh letih prejeta »de </w:t>
      </w:r>
      <w:proofErr w:type="spellStart"/>
      <w:r w:rsidRPr="006F46EB">
        <w:rPr>
          <w:rFonts w:ascii="Ebrima" w:hAnsi="Ebrima" w:cstheme="minorHAnsi"/>
        </w:rPr>
        <w:t>minimis</w:t>
      </w:r>
      <w:proofErr w:type="spellEnd"/>
      <w:r w:rsidRPr="006F46EB">
        <w:rPr>
          <w:rFonts w:ascii="Ebrima" w:hAnsi="Ebrima" w:cstheme="minorHAnsi"/>
        </w:rPr>
        <w:t>« pomoč, je potrebno navesti: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1952"/>
        <w:gridCol w:w="2126"/>
        <w:gridCol w:w="1559"/>
        <w:gridCol w:w="1733"/>
      </w:tblGrid>
      <w:tr w:rsidR="006F46EB" w:rsidRPr="006F46EB" w:rsidTr="006F46EB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>Namen pomoči  (za katere vrste upravičenih stroškov)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 xml:space="preserve">Oblika pomoči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 xml:space="preserve">Znesek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 xml:space="preserve">Datum prejetja </w:t>
            </w:r>
          </w:p>
        </w:tc>
      </w:tr>
      <w:tr w:rsidR="006F46EB" w:rsidRPr="006F46EB" w:rsidTr="006F46EB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jc w:val="center"/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>Ministrstvo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</w:tr>
      <w:tr w:rsidR="006F46EB" w:rsidRPr="006F46EB" w:rsidTr="006F46EB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jc w:val="center"/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>Sklad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</w:tr>
      <w:tr w:rsidR="006F46EB" w:rsidRPr="006F46EB" w:rsidTr="006F46EB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jc w:val="center"/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>Občina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</w:tr>
      <w:tr w:rsidR="006F46EB" w:rsidRPr="006F46EB" w:rsidTr="006F46EB"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jc w:val="center"/>
              <w:rPr>
                <w:rFonts w:ascii="Ebrima" w:hAnsi="Ebrima" w:cstheme="minorHAnsi"/>
              </w:rPr>
            </w:pPr>
            <w:r w:rsidRPr="006F46EB">
              <w:rPr>
                <w:rFonts w:ascii="Ebrima" w:hAnsi="Ebrima" w:cstheme="minorHAnsi"/>
              </w:rPr>
              <w:t>Mednarodni viri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</w:rPr>
            </w:pPr>
          </w:p>
        </w:tc>
      </w:tr>
    </w:tbl>
    <w:p w:rsidR="006F46EB" w:rsidRPr="006F46EB" w:rsidRDefault="006F46EB" w:rsidP="006F46EB">
      <w:pPr>
        <w:rPr>
          <w:rFonts w:ascii="Ebrima" w:hAnsi="Ebrima" w:cstheme="minorHAnsi"/>
        </w:rPr>
      </w:pPr>
    </w:p>
    <w:p w:rsidR="006F46EB" w:rsidRPr="005C009C" w:rsidRDefault="006F46EB" w:rsidP="006F46EB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6F46EB">
        <w:rPr>
          <w:rFonts w:ascii="Ebrima" w:hAnsi="Ebrima" w:cstheme="minorHAnsi"/>
        </w:rPr>
        <w:t xml:space="preserve">da za iste upravičene stroški smo/nismo prejeli ali zaprosili za druge pomoči. V primeru, da je bila prejeta ali zaprošena druga pomoč za iste upravičene stroške, je potrebno navesti pri katerih dajalcih in v kakšni višini, ter kdaj je bila prejeta oz. zaprošena: </w:t>
      </w:r>
      <w:r w:rsidRPr="005C009C">
        <w:rPr>
          <w:rFonts w:ascii="Ebrima" w:hAnsi="Ebrima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46EB" w:rsidRPr="005C009C" w:rsidRDefault="006F46EB" w:rsidP="005C009C">
      <w:pPr>
        <w:numPr>
          <w:ilvl w:val="0"/>
          <w:numId w:val="18"/>
        </w:numPr>
        <w:jc w:val="both"/>
        <w:rPr>
          <w:rFonts w:ascii="Ebrima" w:hAnsi="Ebrima" w:cstheme="minorHAnsi"/>
        </w:rPr>
      </w:pPr>
      <w:r w:rsidRPr="006F46EB">
        <w:rPr>
          <w:rFonts w:ascii="Ebrima" w:hAnsi="Ebrima" w:cstheme="minorHAnsi"/>
        </w:rPr>
        <w:t xml:space="preserve">da z dodeljenim zneskom pomoči enotnemu podjetju ne bo presežena zgornja meja pomoči ter intenzivnosti pomoči po drugih predpisih (finančna sredstva se dodeljujejo po pravilu »de </w:t>
      </w:r>
      <w:proofErr w:type="spellStart"/>
      <w:r w:rsidRPr="006F46EB">
        <w:rPr>
          <w:rFonts w:ascii="Ebrima" w:hAnsi="Ebrima" w:cstheme="minorHAnsi"/>
        </w:rPr>
        <w:t>minimis</w:t>
      </w:r>
      <w:proofErr w:type="spellEnd"/>
      <w:r w:rsidRPr="006F46EB">
        <w:rPr>
          <w:rFonts w:ascii="Ebrima" w:hAnsi="Ebrima" w:cstheme="minorHAnsi"/>
        </w:rPr>
        <w:t xml:space="preserve">«, kar pomeni, da skupna pomoč »de </w:t>
      </w:r>
      <w:proofErr w:type="spellStart"/>
      <w:r w:rsidRPr="006F46EB">
        <w:rPr>
          <w:rFonts w:ascii="Ebrima" w:hAnsi="Ebrima" w:cstheme="minorHAnsi"/>
        </w:rPr>
        <w:t>minimis</w:t>
      </w:r>
      <w:proofErr w:type="spellEnd"/>
      <w:r w:rsidRPr="006F46EB">
        <w:rPr>
          <w:rFonts w:ascii="Ebrima" w:hAnsi="Ebrima" w:cstheme="minorHAnsi"/>
        </w:rPr>
        <w:t>« ne sme presegati 300.000 € v katerem koli obdobju treh proračunskih let.)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 xml:space="preserve">___________________________                             </w:t>
      </w:r>
      <w:r w:rsidR="005C009C">
        <w:rPr>
          <w:rFonts w:ascii="Ebrima" w:hAnsi="Ebrima" w:cstheme="minorHAnsi"/>
          <w:i/>
        </w:rPr>
        <w:t xml:space="preserve">                    </w:t>
      </w:r>
      <w:r w:rsidRPr="006F46EB">
        <w:rPr>
          <w:rFonts w:ascii="Ebrima" w:hAnsi="Ebrima" w:cstheme="minorHAnsi"/>
          <w:i/>
        </w:rPr>
        <w:t xml:space="preserve">    ______________________________</w:t>
      </w:r>
    </w:p>
    <w:p w:rsidR="006F46EB" w:rsidRPr="005C009C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 xml:space="preserve">         (kraj in datum)                                                          </w:t>
      </w:r>
      <w:r w:rsidR="005C009C">
        <w:rPr>
          <w:rFonts w:ascii="Ebrima" w:hAnsi="Ebrima" w:cstheme="minorHAnsi"/>
          <w:i/>
        </w:rPr>
        <w:t xml:space="preserve"> (žig in podpis odgovorne osebe)</w:t>
      </w:r>
    </w:p>
    <w:p w:rsidR="006F46EB" w:rsidRPr="006F46EB" w:rsidRDefault="006F46EB" w:rsidP="006F46E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shd w:val="clear" w:color="auto" w:fill="CCCCFF"/>
        <w:tabs>
          <w:tab w:val="center" w:pos="4535"/>
        </w:tabs>
        <w:spacing w:line="240" w:lineRule="auto"/>
        <w:jc w:val="center"/>
        <w:rPr>
          <w:rFonts w:ascii="Ebrima" w:hAnsi="Ebrima" w:cs="Arial"/>
          <w:b/>
        </w:rPr>
      </w:pPr>
      <w:r w:rsidRPr="006F46EB">
        <w:rPr>
          <w:rFonts w:ascii="Ebrima" w:hAnsi="Ebrima" w:cs="Arial"/>
          <w:b/>
        </w:rPr>
        <w:lastRenderedPageBreak/>
        <w:t>IZJAVA VLAGATELJA O ENOTNEM PODJETJU</w:t>
      </w:r>
    </w:p>
    <w:p w:rsidR="006F46EB" w:rsidRPr="006F46EB" w:rsidRDefault="006F46EB" w:rsidP="006F46EB">
      <w:pPr>
        <w:rPr>
          <w:rFonts w:ascii="Ebrima" w:hAnsi="Ebrima" w:cs="Arial"/>
          <w:i/>
        </w:rPr>
      </w:pPr>
    </w:p>
    <w:p w:rsidR="006F46EB" w:rsidRPr="006F46EB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>Naziv in naslov podjetja:______________________________________________________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 xml:space="preserve">Ime in priimek odgovorne osebe:_______________________________________________ </w:t>
      </w:r>
    </w:p>
    <w:p w:rsidR="006F46EB" w:rsidRPr="006F46EB" w:rsidRDefault="006F46EB" w:rsidP="006F46EB">
      <w:pPr>
        <w:rPr>
          <w:rFonts w:ascii="Ebrima" w:hAnsi="Ebrima" w:cstheme="minorHAnsi"/>
          <w:b/>
          <w:i/>
        </w:rPr>
      </w:pPr>
    </w:p>
    <w:p w:rsidR="006F46EB" w:rsidRPr="006F46EB" w:rsidRDefault="006F46EB" w:rsidP="006F46EB">
      <w:pPr>
        <w:jc w:val="center"/>
        <w:rPr>
          <w:rFonts w:ascii="Ebrima" w:hAnsi="Ebrima" w:cstheme="minorHAnsi"/>
          <w:b/>
          <w:i/>
        </w:rPr>
      </w:pPr>
      <w:r w:rsidRPr="006F46EB">
        <w:rPr>
          <w:rFonts w:ascii="Ebrima" w:hAnsi="Ebrima" w:cstheme="minorHAnsi"/>
          <w:b/>
          <w:i/>
        </w:rPr>
        <w:t>IZJAVLJA: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 xml:space="preserve">da </w:t>
      </w:r>
      <w:r w:rsidRPr="006F46EB">
        <w:rPr>
          <w:rFonts w:ascii="Ebrima" w:hAnsi="Ebrima" w:cstheme="minorHAnsi"/>
          <w:b/>
          <w:i/>
        </w:rPr>
        <w:t>JE / NI enotno podjetje</w:t>
      </w:r>
      <w:r w:rsidRPr="006F46EB">
        <w:rPr>
          <w:rFonts w:ascii="Ebrima" w:hAnsi="Ebrima" w:cstheme="minorHAnsi"/>
          <w:i/>
        </w:rPr>
        <w:t xml:space="preserve"> v skladu z drugim odstavkom 2. člena uredbe 1407/2013/EU* (ustrezno obkrožite)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 xml:space="preserve">Kot enotno podjetje* smo v razmerju z naslednjimi podjetji (obvezno izpolniti, če ste obkrožili JE): 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1733"/>
      </w:tblGrid>
      <w:tr w:rsidR="006F46EB" w:rsidRPr="006F46EB" w:rsidTr="006F46E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rPr>
                <w:rFonts w:ascii="Ebrima" w:hAnsi="Ebrima" w:cstheme="minorHAnsi"/>
                <w:i/>
              </w:rPr>
            </w:pPr>
            <w:r w:rsidRPr="006F46EB">
              <w:rPr>
                <w:rFonts w:ascii="Ebrima" w:hAnsi="Ebrima" w:cstheme="minorHAnsi"/>
                <w:i/>
              </w:rPr>
              <w:t>Naziv podjetja ali samostojnega podjetnika ali ime in priimek fizične osebe,</w:t>
            </w:r>
          </w:p>
          <w:p w:rsidR="006F46EB" w:rsidRPr="006F46EB" w:rsidRDefault="006F46EB">
            <w:pPr>
              <w:rPr>
                <w:rFonts w:ascii="Ebrima" w:hAnsi="Ebrima" w:cstheme="minorHAnsi"/>
                <w:i/>
              </w:rPr>
            </w:pPr>
            <w:r w:rsidRPr="006F46EB">
              <w:rPr>
                <w:rFonts w:ascii="Ebrima" w:hAnsi="Ebrima" w:cstheme="minorHAnsi"/>
                <w:i/>
              </w:rPr>
              <w:t>Naslov podjetja ali samostojnega podjetnika ali fizične osebe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6EB" w:rsidRPr="006F46EB" w:rsidRDefault="006F46EB">
            <w:pPr>
              <w:rPr>
                <w:rFonts w:ascii="Ebrima" w:hAnsi="Ebrima" w:cstheme="minorHAnsi"/>
                <w:i/>
              </w:rPr>
            </w:pPr>
            <w:r w:rsidRPr="006F46EB">
              <w:rPr>
                <w:rFonts w:ascii="Ebrima" w:hAnsi="Ebrima" w:cstheme="minorHAnsi"/>
                <w:i/>
              </w:rPr>
              <w:t xml:space="preserve">Davčna številka </w:t>
            </w:r>
          </w:p>
        </w:tc>
      </w:tr>
      <w:tr w:rsidR="006F46EB" w:rsidRPr="006F46EB" w:rsidTr="006F46EB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6EB" w:rsidRPr="006F46EB" w:rsidRDefault="006F46EB">
            <w:pPr>
              <w:rPr>
                <w:rFonts w:ascii="Ebrima" w:hAnsi="Ebrima" w:cstheme="minorHAnsi"/>
                <w:b/>
                <w:i/>
              </w:rPr>
            </w:pPr>
          </w:p>
        </w:tc>
      </w:tr>
    </w:tbl>
    <w:p w:rsidR="006F46EB" w:rsidRPr="006F46EB" w:rsidRDefault="006F46EB" w:rsidP="006F46EB">
      <w:pPr>
        <w:rPr>
          <w:rFonts w:ascii="Ebrima" w:hAnsi="Ebrima" w:cstheme="minorHAnsi"/>
          <w:b/>
          <w:i/>
        </w:rPr>
      </w:pPr>
    </w:p>
    <w:p w:rsidR="005C009C" w:rsidRDefault="005C009C" w:rsidP="006F46EB">
      <w:pPr>
        <w:rPr>
          <w:rFonts w:ascii="Ebrima" w:hAnsi="Ebrima" w:cstheme="minorHAnsi"/>
          <w:i/>
        </w:rPr>
      </w:pPr>
      <w:r>
        <w:rPr>
          <w:rFonts w:ascii="Ebrima" w:hAnsi="Ebrima" w:cstheme="minorHAnsi"/>
          <w:i/>
        </w:rPr>
        <w:t xml:space="preserve"> </w:t>
      </w:r>
      <w:r w:rsidR="006F46EB" w:rsidRPr="006F46EB">
        <w:rPr>
          <w:rFonts w:ascii="Ebrima" w:hAnsi="Ebrima" w:cstheme="minorHAnsi"/>
          <w:i/>
        </w:rPr>
        <w:t xml:space="preserve">___________________________                                </w:t>
      </w:r>
      <w:r>
        <w:rPr>
          <w:rFonts w:ascii="Ebrima" w:hAnsi="Ebrima" w:cstheme="minorHAnsi"/>
          <w:i/>
        </w:rPr>
        <w:t xml:space="preserve">              </w:t>
      </w:r>
      <w:r w:rsidR="006F46EB" w:rsidRPr="006F46EB">
        <w:rPr>
          <w:rFonts w:ascii="Ebrima" w:hAnsi="Ebrima" w:cstheme="minorHAnsi"/>
          <w:i/>
        </w:rPr>
        <w:t xml:space="preserve"> ______________________________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  <w:r w:rsidRPr="006F46EB">
        <w:rPr>
          <w:rFonts w:ascii="Ebrima" w:hAnsi="Ebrima" w:cstheme="minorHAnsi"/>
          <w:i/>
        </w:rPr>
        <w:t xml:space="preserve">   (kraj in datum)                                                           (žig in podpis odgovorne osebe)</w:t>
      </w:r>
    </w:p>
    <w:p w:rsidR="006F46EB" w:rsidRPr="006F46EB" w:rsidRDefault="006F46EB" w:rsidP="006F46EB">
      <w:pPr>
        <w:rPr>
          <w:rFonts w:ascii="Ebrima" w:hAnsi="Ebrima" w:cstheme="minorHAnsi"/>
          <w:i/>
        </w:rPr>
      </w:pPr>
    </w:p>
    <w:p w:rsidR="006F46EB" w:rsidRPr="006F46EB" w:rsidRDefault="006F46EB" w:rsidP="006F46EB">
      <w:pPr>
        <w:rPr>
          <w:rFonts w:ascii="Ebrima" w:hAnsi="Ebrima" w:cstheme="minorHAnsi"/>
          <w:i/>
        </w:rPr>
      </w:pPr>
    </w:p>
    <w:p w:rsidR="006F46EB" w:rsidRPr="005C009C" w:rsidRDefault="006F46EB" w:rsidP="006F46EB">
      <w:pPr>
        <w:rPr>
          <w:rFonts w:ascii="Ebrima" w:hAnsi="Ebrima" w:cstheme="minorHAnsi"/>
          <w:i/>
          <w:sz w:val="20"/>
          <w:szCs w:val="20"/>
        </w:rPr>
      </w:pPr>
      <w:r w:rsidRPr="005C009C">
        <w:rPr>
          <w:rFonts w:ascii="Ebrima" w:hAnsi="Ebrima" w:cstheme="minorHAnsi"/>
          <w:i/>
          <w:sz w:val="20"/>
          <w:szCs w:val="20"/>
        </w:rPr>
        <w:lastRenderedPageBreak/>
        <w:t>*Enotno podjetje v skladu z drugim odstavkom 2. člena uredbe 1407/2013/EU pomeni vsa podjetja, ki so med seboj najmanj v enem od naslednjih razmerij:</w:t>
      </w:r>
    </w:p>
    <w:p w:rsidR="006F46EB" w:rsidRPr="005C009C" w:rsidRDefault="006F46EB" w:rsidP="006F46EB">
      <w:pPr>
        <w:numPr>
          <w:ilvl w:val="0"/>
          <w:numId w:val="19"/>
        </w:numPr>
        <w:rPr>
          <w:rFonts w:ascii="Ebrima" w:hAnsi="Ebrima" w:cstheme="minorHAnsi"/>
          <w:i/>
          <w:sz w:val="20"/>
          <w:szCs w:val="20"/>
        </w:rPr>
      </w:pPr>
      <w:r w:rsidRPr="005C009C">
        <w:rPr>
          <w:rFonts w:ascii="Ebrima" w:hAnsi="Ebrima" w:cstheme="minorHAnsi"/>
          <w:i/>
          <w:sz w:val="20"/>
          <w:szCs w:val="20"/>
        </w:rPr>
        <w:t>podjetje ima večino glasovalnih pravic delničarjev ali družbenikov drugega podjetja,</w:t>
      </w:r>
    </w:p>
    <w:p w:rsidR="006F46EB" w:rsidRPr="005C009C" w:rsidRDefault="006F46EB" w:rsidP="006F46EB">
      <w:pPr>
        <w:numPr>
          <w:ilvl w:val="0"/>
          <w:numId w:val="19"/>
        </w:numPr>
        <w:rPr>
          <w:rFonts w:ascii="Ebrima" w:hAnsi="Ebrima" w:cstheme="minorHAnsi"/>
          <w:i/>
          <w:sz w:val="20"/>
          <w:szCs w:val="20"/>
        </w:rPr>
      </w:pPr>
      <w:r w:rsidRPr="005C009C">
        <w:rPr>
          <w:rFonts w:ascii="Ebrima" w:hAnsi="Ebrima" w:cstheme="minorHAnsi"/>
          <w:i/>
          <w:sz w:val="20"/>
          <w:szCs w:val="20"/>
        </w:rPr>
        <w:t>podjetje ima pravico imenovati ali odpoklicati večino članov upravnega, poslovodnega ali nadzornega organa drugega podjetja,</w:t>
      </w:r>
    </w:p>
    <w:p w:rsidR="006F46EB" w:rsidRPr="005C009C" w:rsidRDefault="006F46EB" w:rsidP="006F46EB">
      <w:pPr>
        <w:numPr>
          <w:ilvl w:val="0"/>
          <w:numId w:val="19"/>
        </w:numPr>
        <w:rPr>
          <w:rFonts w:ascii="Ebrima" w:hAnsi="Ebrima" w:cstheme="minorHAnsi"/>
          <w:i/>
          <w:sz w:val="20"/>
          <w:szCs w:val="20"/>
        </w:rPr>
      </w:pPr>
      <w:r w:rsidRPr="005C009C">
        <w:rPr>
          <w:rFonts w:ascii="Ebrima" w:hAnsi="Ebrima" w:cstheme="minorHAnsi"/>
          <w:i/>
          <w:sz w:val="20"/>
          <w:szCs w:val="20"/>
        </w:rPr>
        <w:t>podjetje ima pravico izvrševati prevladujoč vpliv na drugo podjetje na podlagi pogodbe, sklenjene z navedenim podjetjem, ali določbe v njegovi družbeni pogodbi ali statutu,</w:t>
      </w:r>
    </w:p>
    <w:p w:rsidR="006F46EB" w:rsidRPr="005C009C" w:rsidRDefault="006F46EB" w:rsidP="006F46EB">
      <w:pPr>
        <w:numPr>
          <w:ilvl w:val="0"/>
          <w:numId w:val="19"/>
        </w:numPr>
        <w:rPr>
          <w:rFonts w:ascii="Ebrima" w:hAnsi="Ebrima" w:cstheme="minorHAnsi"/>
          <w:i/>
          <w:sz w:val="20"/>
          <w:szCs w:val="20"/>
        </w:rPr>
      </w:pPr>
      <w:r w:rsidRPr="005C009C">
        <w:rPr>
          <w:rFonts w:ascii="Ebrima" w:hAnsi="Ebrima" w:cstheme="minorHAnsi"/>
          <w:i/>
          <w:sz w:val="20"/>
          <w:szCs w:val="20"/>
        </w:rPr>
        <w:t>podjetje, ki je delničar ali družbenik drugega podjetja, na podlagi dogovora z drugimi delničarji ali družbeniki navedenega podjetja samo nadzoruje večino glasovalnih pravic delničarjev ali družbenikov navedenega podjetja</w:t>
      </w:r>
    </w:p>
    <w:p w:rsidR="006F46EB" w:rsidRPr="005C009C" w:rsidRDefault="006F46EB" w:rsidP="006F46EB">
      <w:pPr>
        <w:rPr>
          <w:rFonts w:ascii="Ebrima" w:hAnsi="Ebrima" w:cstheme="minorHAnsi"/>
          <w:i/>
          <w:sz w:val="20"/>
          <w:szCs w:val="20"/>
        </w:rPr>
      </w:pPr>
    </w:p>
    <w:p w:rsidR="006F46EB" w:rsidRPr="005C009C" w:rsidRDefault="006F46EB" w:rsidP="006F46EB">
      <w:pPr>
        <w:rPr>
          <w:rFonts w:ascii="Ebrima" w:hAnsi="Ebrima" w:cstheme="minorHAnsi"/>
          <w:i/>
          <w:sz w:val="20"/>
          <w:szCs w:val="20"/>
        </w:rPr>
      </w:pPr>
      <w:r w:rsidRPr="005C009C">
        <w:rPr>
          <w:rFonts w:ascii="Ebrima" w:hAnsi="Ebrima" w:cstheme="minorHAnsi"/>
          <w:i/>
          <w:sz w:val="20"/>
          <w:szCs w:val="20"/>
        </w:rPr>
        <w:t>Podjetja, ki so v katerem koli razmerju iz točk (a) do (d) preko enega ali več drugih podjetij, prav tako veljajo za enotno podjetje.</w:t>
      </w:r>
    </w:p>
    <w:p w:rsidR="006F46EB" w:rsidRPr="006F46EB" w:rsidRDefault="006F46EB" w:rsidP="006F46EB">
      <w:pPr>
        <w:rPr>
          <w:rFonts w:ascii="Ebrima" w:hAnsi="Ebrima" w:cs="Arial"/>
        </w:rPr>
      </w:pPr>
    </w:p>
    <w:p w:rsidR="006F46EB" w:rsidRPr="006F46EB" w:rsidRDefault="006F46EB" w:rsidP="006F46EB">
      <w:pPr>
        <w:rPr>
          <w:rFonts w:ascii="Ebrima" w:hAnsi="Ebrima"/>
        </w:rPr>
      </w:pPr>
    </w:p>
    <w:p w:rsidR="006F46EB" w:rsidRPr="006F46EB" w:rsidRDefault="006F46EB" w:rsidP="006F46EB">
      <w:pPr>
        <w:spacing w:after="0" w:line="240" w:lineRule="auto"/>
        <w:jc w:val="both"/>
        <w:rPr>
          <w:rFonts w:ascii="Ebrima" w:hAnsi="Ebrima" w:cstheme="minorHAnsi"/>
        </w:rPr>
      </w:pPr>
    </w:p>
    <w:p w:rsidR="006F46EB" w:rsidRPr="006F46EB" w:rsidRDefault="006F46EB" w:rsidP="006F46EB">
      <w:pPr>
        <w:spacing w:after="0"/>
        <w:rPr>
          <w:rFonts w:ascii="Ebrima" w:hAnsi="Ebrima"/>
        </w:rPr>
      </w:pPr>
    </w:p>
    <w:p w:rsidR="006F46EB" w:rsidRPr="006F46EB" w:rsidRDefault="006F46EB" w:rsidP="006F46EB">
      <w:pPr>
        <w:spacing w:after="0"/>
        <w:rPr>
          <w:rFonts w:ascii="Ebrima" w:hAnsi="Ebrima"/>
        </w:rPr>
      </w:pPr>
    </w:p>
    <w:p w:rsidR="006F46EB" w:rsidRPr="006F46EB" w:rsidRDefault="006F46EB" w:rsidP="006F46EB">
      <w:pPr>
        <w:spacing w:after="0" w:line="240" w:lineRule="auto"/>
        <w:jc w:val="both"/>
        <w:rPr>
          <w:rFonts w:ascii="Ebrima" w:hAnsi="Ebrima" w:cstheme="minorHAnsi"/>
        </w:rPr>
      </w:pPr>
    </w:p>
    <w:p w:rsidR="006F46EB" w:rsidRPr="006F46EB" w:rsidRDefault="006F46EB" w:rsidP="006F46EB">
      <w:pPr>
        <w:spacing w:after="0"/>
        <w:rPr>
          <w:rFonts w:ascii="Ebrima" w:hAnsi="Ebrima"/>
        </w:rPr>
      </w:pPr>
    </w:p>
    <w:p w:rsidR="006F46EB" w:rsidRPr="006F46EB" w:rsidRDefault="006F46EB" w:rsidP="006F46EB">
      <w:pPr>
        <w:spacing w:after="0"/>
        <w:rPr>
          <w:rFonts w:ascii="Ebrima" w:hAnsi="Ebrima"/>
        </w:rPr>
      </w:pPr>
    </w:p>
    <w:p w:rsidR="006F46EB" w:rsidRPr="006F46EB" w:rsidRDefault="006F46EB" w:rsidP="006F46EB">
      <w:pPr>
        <w:spacing w:after="0" w:line="240" w:lineRule="auto"/>
        <w:jc w:val="both"/>
        <w:rPr>
          <w:rFonts w:ascii="Ebrima" w:hAnsi="Ebrima" w:cstheme="minorHAnsi"/>
        </w:rPr>
      </w:pPr>
    </w:p>
    <w:p w:rsidR="003B180E" w:rsidRPr="006F46EB" w:rsidRDefault="003B180E" w:rsidP="00AC3918">
      <w:pPr>
        <w:rPr>
          <w:rFonts w:ascii="Ebrima" w:hAnsi="Ebrima"/>
        </w:rPr>
      </w:pPr>
    </w:p>
    <w:sectPr w:rsidR="003B180E" w:rsidRPr="006F46EB" w:rsidSect="00357B6E">
      <w:footerReference w:type="even" r:id="rId8"/>
      <w:footerReference w:type="default" r:id="rId9"/>
      <w:headerReference w:type="first" r:id="rId10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A26" w:rsidRDefault="009F6A26" w:rsidP="003C6050">
      <w:pPr>
        <w:spacing w:after="0" w:line="240" w:lineRule="auto"/>
      </w:pPr>
      <w:r>
        <w:separator/>
      </w:r>
    </w:p>
  </w:endnote>
  <w:end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</w:rPr>
      <w:id w:val="-856967475"/>
      <w:docPartObj>
        <w:docPartGallery w:val="Page Numbers (Bottom of Page)"/>
        <w:docPartUnique/>
      </w:docPartObj>
    </w:sdtPr>
    <w:sdtEndPr>
      <w:rPr>
        <w:rStyle w:val="tevilkastrani"/>
      </w:rPr>
    </w:sdtEndPr>
    <w:sdtContent>
      <w:p w:rsidR="008850A9" w:rsidRDefault="008850A9" w:rsidP="009B42E7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>
          <w:rPr>
            <w:rStyle w:val="tevilkastrani"/>
            <w:noProof/>
          </w:rPr>
          <w:t>2</w:t>
        </w:r>
        <w:r>
          <w:rPr>
            <w:rStyle w:val="tevilkastrani"/>
          </w:rPr>
          <w:fldChar w:fldCharType="end"/>
        </w:r>
      </w:p>
    </w:sdtContent>
  </w:sdt>
  <w:p w:rsidR="008850A9" w:rsidRDefault="008850A9" w:rsidP="008850A9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tevilkastrani"/>
        <w:color w:val="808080" w:themeColor="background1" w:themeShade="80"/>
      </w:rPr>
      <w:id w:val="1872029782"/>
      <w:docPartObj>
        <w:docPartGallery w:val="Page Numbers (Bottom of Page)"/>
        <w:docPartUnique/>
      </w:docPartObj>
    </w:sdtPr>
    <w:sdtEndPr>
      <w:rPr>
        <w:rStyle w:val="tevilkastrani"/>
        <w:rFonts w:ascii="Ebrima" w:hAnsi="Ebrima"/>
      </w:rPr>
    </w:sdtEndPr>
    <w:sdtContent>
      <w:p w:rsidR="008850A9" w:rsidRPr="008F2384" w:rsidRDefault="008850A9" w:rsidP="009B42E7">
        <w:pPr>
          <w:pStyle w:val="Noga"/>
          <w:framePr w:wrap="none" w:vAnchor="text" w:hAnchor="margin" w:xAlign="right" w:y="1"/>
          <w:rPr>
            <w:rStyle w:val="tevilkastrani"/>
            <w:color w:val="808080" w:themeColor="background1" w:themeShade="80"/>
          </w:rPr>
        </w:pP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begin"/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instrText xml:space="preserve"> PAGE </w:instrTex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separate"/>
        </w:r>
        <w:r w:rsidR="00576105">
          <w:rPr>
            <w:rStyle w:val="tevilkastrani"/>
            <w:rFonts w:ascii="Ebrima" w:hAnsi="Ebrima"/>
            <w:noProof/>
            <w:color w:val="808080" w:themeColor="background1" w:themeShade="80"/>
          </w:rPr>
          <w:t>8</w:t>
        </w:r>
        <w:r w:rsidRPr="008F2384">
          <w:rPr>
            <w:rStyle w:val="tevilkastrani"/>
            <w:rFonts w:ascii="Ebrima" w:hAnsi="Ebrima"/>
            <w:color w:val="808080" w:themeColor="background1" w:themeShade="80"/>
          </w:rPr>
          <w:fldChar w:fldCharType="end"/>
        </w:r>
      </w:p>
    </w:sdtContent>
  </w:sdt>
  <w:p w:rsidR="008850A9" w:rsidRDefault="0076081A" w:rsidP="008850A9">
    <w:pPr>
      <w:pStyle w:val="Noga"/>
      <w:ind w:right="360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7BDF42BA" wp14:editId="4D635923">
          <wp:simplePos x="0" y="0"/>
          <wp:positionH relativeFrom="column">
            <wp:posOffset>-899795</wp:posOffset>
          </wp:positionH>
          <wp:positionV relativeFrom="page">
            <wp:posOffset>9879330</wp:posOffset>
          </wp:positionV>
          <wp:extent cx="7559675" cy="749300"/>
          <wp:effectExtent l="0" t="0" r="0" b="0"/>
          <wp:wrapNone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Picture 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49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A26" w:rsidRDefault="009F6A26" w:rsidP="003C6050">
      <w:pPr>
        <w:spacing w:after="0" w:line="240" w:lineRule="auto"/>
      </w:pPr>
      <w:r>
        <w:separator/>
      </w:r>
    </w:p>
  </w:footnote>
  <w:footnote w:type="continuationSeparator" w:id="0">
    <w:p w:rsidR="009F6A26" w:rsidRDefault="009F6A26" w:rsidP="003C6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357B6E" w:rsidRDefault="00357B6E" w:rsidP="00047EE8">
    <w:pPr>
      <w:pStyle w:val="Glava"/>
    </w:pPr>
  </w:p>
  <w:p w:rsidR="00047EE8" w:rsidRDefault="00047EE8" w:rsidP="00047EE8">
    <w:pPr>
      <w:pStyle w:val="Glava"/>
    </w:pPr>
    <w:r>
      <w:rPr>
        <w:noProof/>
        <w:lang w:eastAsia="sl-SI"/>
      </w:rPr>
      <w:drawing>
        <wp:anchor distT="1260475" distB="360045" distL="114300" distR="114300" simplePos="0" relativeHeight="251658240" behindDoc="1" locked="1" layoutInCell="1" allowOverlap="1" wp14:anchorId="0F7EB547" wp14:editId="0C25748C">
          <wp:simplePos x="0" y="0"/>
          <wp:positionH relativeFrom="margin">
            <wp:posOffset>-900430</wp:posOffset>
          </wp:positionH>
          <wp:positionV relativeFrom="page">
            <wp:posOffset>-1270</wp:posOffset>
          </wp:positionV>
          <wp:extent cx="7559675" cy="204533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045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374"/>
    <w:multiLevelType w:val="hybridMultilevel"/>
    <w:tmpl w:val="893A0A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4CDD"/>
    <w:multiLevelType w:val="hybridMultilevel"/>
    <w:tmpl w:val="994EE150"/>
    <w:lvl w:ilvl="0" w:tplc="7360B1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535"/>
    <w:multiLevelType w:val="hybridMultilevel"/>
    <w:tmpl w:val="CB9CD254"/>
    <w:lvl w:ilvl="0" w:tplc="000E7A6A">
      <w:numFmt w:val="bullet"/>
      <w:lvlText w:val="-"/>
      <w:lvlJc w:val="left"/>
      <w:pPr>
        <w:ind w:left="720" w:hanging="360"/>
      </w:pPr>
      <w:rPr>
        <w:rFonts w:ascii="Ebrima" w:eastAsiaTheme="minorHAnsi" w:hAnsi="Ebrima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5253F"/>
    <w:multiLevelType w:val="hybridMultilevel"/>
    <w:tmpl w:val="51021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769D4"/>
    <w:multiLevelType w:val="hybridMultilevel"/>
    <w:tmpl w:val="63B6CE1C"/>
    <w:lvl w:ilvl="0" w:tplc="FF4836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116C1"/>
    <w:multiLevelType w:val="hybridMultilevel"/>
    <w:tmpl w:val="6E146C80"/>
    <w:lvl w:ilvl="0" w:tplc="0424000B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BE37A3B"/>
    <w:multiLevelType w:val="hybridMultilevel"/>
    <w:tmpl w:val="64045F16"/>
    <w:lvl w:ilvl="0" w:tplc="622A50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3A2893"/>
    <w:multiLevelType w:val="hybridMultilevel"/>
    <w:tmpl w:val="48B0E7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B4629"/>
    <w:multiLevelType w:val="hybridMultilevel"/>
    <w:tmpl w:val="3432ECF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AB3D9C"/>
    <w:multiLevelType w:val="hybridMultilevel"/>
    <w:tmpl w:val="B406CF12"/>
    <w:lvl w:ilvl="0" w:tplc="FEFE198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A56C4"/>
    <w:multiLevelType w:val="hybridMultilevel"/>
    <w:tmpl w:val="ABC41396"/>
    <w:lvl w:ilvl="0" w:tplc="CF4C3992">
      <w:numFmt w:val="bullet"/>
      <w:pStyle w:val="Odstavekseznama"/>
      <w:lvlText w:val="-"/>
      <w:lvlJc w:val="left"/>
      <w:pPr>
        <w:ind w:left="1060" w:hanging="340"/>
      </w:pPr>
      <w:rPr>
        <w:rFonts w:ascii="Aptos" w:eastAsiaTheme="minorEastAsia" w:hAnsi="Apto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A84704"/>
    <w:multiLevelType w:val="hybridMultilevel"/>
    <w:tmpl w:val="A1B2A51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6E314A"/>
    <w:multiLevelType w:val="hybridMultilevel"/>
    <w:tmpl w:val="5518D8CA"/>
    <w:lvl w:ilvl="0" w:tplc="61848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E227B"/>
    <w:multiLevelType w:val="hybridMultilevel"/>
    <w:tmpl w:val="1BCE0F0A"/>
    <w:lvl w:ilvl="0" w:tplc="354891D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2"/>
  </w:num>
  <w:num w:numId="11">
    <w:abstractNumId w:val="12"/>
  </w:num>
  <w:num w:numId="12">
    <w:abstractNumId w:val="12"/>
  </w:num>
  <w:num w:numId="13">
    <w:abstractNumId w:val="13"/>
  </w:num>
  <w:num w:numId="14">
    <w:abstractNumId w:val="9"/>
  </w:num>
  <w:num w:numId="15">
    <w:abstractNumId w:val="12"/>
  </w:num>
  <w:num w:numId="16">
    <w:abstractNumId w:val="4"/>
  </w:num>
  <w:num w:numId="17">
    <w:abstractNumId w:val="5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A0"/>
    <w:rsid w:val="000463D7"/>
    <w:rsid w:val="00047EE8"/>
    <w:rsid w:val="000F690B"/>
    <w:rsid w:val="001F5D80"/>
    <w:rsid w:val="00284C6E"/>
    <w:rsid w:val="002D6CE4"/>
    <w:rsid w:val="002D7B4F"/>
    <w:rsid w:val="002F1F5F"/>
    <w:rsid w:val="00320B59"/>
    <w:rsid w:val="00357B6E"/>
    <w:rsid w:val="0036373B"/>
    <w:rsid w:val="00366112"/>
    <w:rsid w:val="00381791"/>
    <w:rsid w:val="0039669C"/>
    <w:rsid w:val="003A3C14"/>
    <w:rsid w:val="003B180E"/>
    <w:rsid w:val="003B2E13"/>
    <w:rsid w:val="003B45A7"/>
    <w:rsid w:val="003C6050"/>
    <w:rsid w:val="003E3A1B"/>
    <w:rsid w:val="0044338B"/>
    <w:rsid w:val="00456372"/>
    <w:rsid w:val="00461C24"/>
    <w:rsid w:val="004F0B7F"/>
    <w:rsid w:val="004F15BC"/>
    <w:rsid w:val="0054246E"/>
    <w:rsid w:val="00571B70"/>
    <w:rsid w:val="0057336F"/>
    <w:rsid w:val="00576105"/>
    <w:rsid w:val="00583940"/>
    <w:rsid w:val="005A1756"/>
    <w:rsid w:val="005C009C"/>
    <w:rsid w:val="005C24A9"/>
    <w:rsid w:val="00605910"/>
    <w:rsid w:val="0061004A"/>
    <w:rsid w:val="00632FCD"/>
    <w:rsid w:val="006717DC"/>
    <w:rsid w:val="00687CB3"/>
    <w:rsid w:val="0069092A"/>
    <w:rsid w:val="006913A0"/>
    <w:rsid w:val="006C3CE2"/>
    <w:rsid w:val="006D6D7D"/>
    <w:rsid w:val="006D7A70"/>
    <w:rsid w:val="006E5C00"/>
    <w:rsid w:val="006F46EB"/>
    <w:rsid w:val="00746795"/>
    <w:rsid w:val="0076081A"/>
    <w:rsid w:val="007C71E5"/>
    <w:rsid w:val="007D172F"/>
    <w:rsid w:val="007D541C"/>
    <w:rsid w:val="008155C9"/>
    <w:rsid w:val="00864FDB"/>
    <w:rsid w:val="008850A9"/>
    <w:rsid w:val="008F2384"/>
    <w:rsid w:val="009544A9"/>
    <w:rsid w:val="009846C5"/>
    <w:rsid w:val="009937B4"/>
    <w:rsid w:val="009C0E94"/>
    <w:rsid w:val="009E3C7E"/>
    <w:rsid w:val="009F3DD2"/>
    <w:rsid w:val="009F6A26"/>
    <w:rsid w:val="00A3436D"/>
    <w:rsid w:val="00A52F20"/>
    <w:rsid w:val="00A705E2"/>
    <w:rsid w:val="00A7186D"/>
    <w:rsid w:val="00A858F5"/>
    <w:rsid w:val="00A879E6"/>
    <w:rsid w:val="00AC3918"/>
    <w:rsid w:val="00B20CEB"/>
    <w:rsid w:val="00B26523"/>
    <w:rsid w:val="00B366A1"/>
    <w:rsid w:val="00C36BB8"/>
    <w:rsid w:val="00C513DD"/>
    <w:rsid w:val="00C5175F"/>
    <w:rsid w:val="00C6316B"/>
    <w:rsid w:val="00C65B6C"/>
    <w:rsid w:val="00CB3128"/>
    <w:rsid w:val="00D1122D"/>
    <w:rsid w:val="00D117F1"/>
    <w:rsid w:val="00D5672D"/>
    <w:rsid w:val="00D62B9A"/>
    <w:rsid w:val="00DA14F2"/>
    <w:rsid w:val="00DB1627"/>
    <w:rsid w:val="00DF3C5C"/>
    <w:rsid w:val="00DF6F9F"/>
    <w:rsid w:val="00E34A8B"/>
    <w:rsid w:val="00E370A9"/>
    <w:rsid w:val="00E651FC"/>
    <w:rsid w:val="00ED2F2A"/>
    <w:rsid w:val="00EE028D"/>
    <w:rsid w:val="00F71C48"/>
    <w:rsid w:val="00FB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166C37"/>
  <w15:docId w15:val="{13633CD2-C9F5-47F6-8E23-8D255FFDA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A14F2"/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4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4246E"/>
    <w:rPr>
      <w:rFonts w:ascii="Tahoma" w:hAnsi="Tahoma" w:cs="Tahoma"/>
      <w:sz w:val="16"/>
      <w:szCs w:val="16"/>
    </w:rPr>
  </w:style>
  <w:style w:type="character" w:styleId="Krepko">
    <w:name w:val="Strong"/>
    <w:aliases w:val="Zadeva"/>
    <w:uiPriority w:val="22"/>
    <w:qFormat/>
    <w:rsid w:val="00047EE8"/>
    <w:rPr>
      <w:rFonts w:ascii="Ebrima" w:hAnsi="Ebrima"/>
      <w:b/>
      <w:bCs/>
      <w:i w:val="0"/>
      <w:sz w:val="24"/>
    </w:rPr>
  </w:style>
  <w:style w:type="paragraph" w:styleId="Brezrazmikov">
    <w:name w:val="No Spacing"/>
    <w:aliases w:val="Naslovnik"/>
    <w:basedOn w:val="Navaden"/>
    <w:next w:val="Navaden"/>
    <w:link w:val="BrezrazmikovZnak"/>
    <w:uiPriority w:val="1"/>
    <w:qFormat/>
    <w:rsid w:val="00047EE8"/>
    <w:pPr>
      <w:spacing w:after="0" w:line="240" w:lineRule="auto"/>
      <w:jc w:val="both"/>
    </w:pPr>
    <w:rPr>
      <w:rFonts w:ascii="Ebrima" w:eastAsia="Times New Roman" w:hAnsi="Ebrima" w:cs="Times New Roman"/>
      <w:szCs w:val="20"/>
    </w:rPr>
  </w:style>
  <w:style w:type="character" w:customStyle="1" w:styleId="BrezrazmikovZnak">
    <w:name w:val="Brez razmikov Znak"/>
    <w:aliases w:val="Naslovnik Znak"/>
    <w:link w:val="Brezrazmikov"/>
    <w:uiPriority w:val="1"/>
    <w:rsid w:val="00047EE8"/>
    <w:rPr>
      <w:rFonts w:ascii="Ebrima" w:eastAsia="Times New Roman" w:hAnsi="Ebrima" w:cs="Times New Roman"/>
      <w:szCs w:val="20"/>
    </w:rPr>
  </w:style>
  <w:style w:type="paragraph" w:styleId="Odstavekseznama">
    <w:name w:val="List Paragraph"/>
    <w:basedOn w:val="Navaden"/>
    <w:uiPriority w:val="34"/>
    <w:qFormat/>
    <w:rsid w:val="00047EE8"/>
    <w:pPr>
      <w:numPr>
        <w:numId w:val="1"/>
      </w:numPr>
      <w:spacing w:before="200" w:line="240" w:lineRule="auto"/>
      <w:ind w:left="340"/>
      <w:contextualSpacing/>
      <w:jc w:val="both"/>
    </w:pPr>
    <w:rPr>
      <w:rFonts w:ascii="Ebrima" w:eastAsia="Times New Roman" w:hAnsi="Ebrima" w:cs="Times New Roman"/>
      <w:sz w:val="24"/>
      <w:szCs w:val="20"/>
    </w:rPr>
  </w:style>
  <w:style w:type="character" w:styleId="tevilkastrani">
    <w:name w:val="page number"/>
    <w:basedOn w:val="Privzetapisavaodstavka"/>
    <w:uiPriority w:val="99"/>
    <w:semiHidden/>
    <w:unhideWhenUsed/>
    <w:rsid w:val="008850A9"/>
  </w:style>
  <w:style w:type="character" w:styleId="Hiperpovezava">
    <w:name w:val="Hyperlink"/>
    <w:basedOn w:val="Privzetapisavaodstavka"/>
    <w:uiPriority w:val="99"/>
    <w:semiHidden/>
    <w:unhideWhenUsed/>
    <w:rsid w:val="00396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0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etinin\Desktop\Dopis_gospodarske-dejavnost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CC940F9-24F0-4B90-9C91-5AF1BCF0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Dopis_gospodarske-dejavnosti</Template>
  <TotalTime>22</TotalTime>
  <Pages>8</Pages>
  <Words>1294</Words>
  <Characters>7381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Ščetinin Sever</dc:creator>
  <cp:lastModifiedBy>Katarina Ščetinin</cp:lastModifiedBy>
  <cp:revision>5</cp:revision>
  <cp:lastPrinted>2026-03-09T09:20:00Z</cp:lastPrinted>
  <dcterms:created xsi:type="dcterms:W3CDTF">2026-04-09T07:26:00Z</dcterms:created>
  <dcterms:modified xsi:type="dcterms:W3CDTF">2026-04-20T12:10:00Z</dcterms:modified>
</cp:coreProperties>
</file>